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C4E2A" w14:textId="77777777" w:rsidR="00F412FB" w:rsidRPr="004938D3" w:rsidRDefault="005D3E8E" w:rsidP="00F412F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938D3">
        <w:rPr>
          <w:rFonts w:ascii="TH SarabunIT๙" w:hAnsi="TH SarabunIT๙" w:cs="TH SarabunIT๙" w:hint="cs"/>
          <w:b/>
          <w:bCs/>
          <w:sz w:val="36"/>
          <w:szCs w:val="36"/>
          <w:cs/>
        </w:rPr>
        <w:t>โครงการ</w:t>
      </w:r>
      <w:r w:rsidR="00F412FB" w:rsidRPr="004938D3">
        <w:rPr>
          <w:rFonts w:ascii="TH SarabunIT๙" w:hAnsi="TH SarabunIT๙" w:cs="TH SarabunIT๙"/>
          <w:b/>
          <w:bCs/>
          <w:sz w:val="36"/>
          <w:szCs w:val="36"/>
          <w:cs/>
        </w:rPr>
        <w:t>ตลาดประชารัฐคนไทยยิ้มได้</w:t>
      </w:r>
    </w:p>
    <w:p w14:paraId="1C1F84EA" w14:textId="77777777" w:rsidR="00F412FB" w:rsidRPr="00F412FB" w:rsidRDefault="00F412FB" w:rsidP="00F412F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03ACED1" w14:textId="77777777" w:rsidR="00774714" w:rsidRPr="00F412FB" w:rsidRDefault="00774714" w:rsidP="00F412FB">
      <w:pPr>
        <w:widowControl w:val="0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 w:rsidRPr="00F412FB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ความเป็นมา</w:t>
      </w:r>
    </w:p>
    <w:p w14:paraId="6B1CD82D" w14:textId="77777777" w:rsidR="00774714" w:rsidRPr="00F412FB" w:rsidRDefault="00774714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412FB">
        <w:rPr>
          <w:rFonts w:ascii="TH SarabunIT๙" w:hAnsi="TH SarabunIT๙" w:cs="TH SarabunIT๙"/>
          <w:sz w:val="32"/>
          <w:szCs w:val="32"/>
          <w:cs/>
        </w:rPr>
        <w:t xml:space="preserve">รัฐบาลได้มอบหมายให้กระทรวงมหาดไทย โดยกรมการพัฒนาชุมชน ดำเนินโครงการตลาดนัดชุมชน ไทยช่วยไทย คนไทยยิ้มได้ มาตั้งแต่ปี </w:t>
      </w:r>
      <w:r w:rsidRPr="00F412FB">
        <w:rPr>
          <w:rFonts w:ascii="TH SarabunIT๙" w:hAnsi="TH SarabunIT๙" w:cs="TH SarabunIT๙"/>
          <w:sz w:val="32"/>
          <w:szCs w:val="32"/>
          <w:lang w:bidi="ar-SA"/>
        </w:rPr>
        <w:t>255</w:t>
      </w:r>
      <w:r w:rsidRPr="00F412FB">
        <w:rPr>
          <w:rFonts w:ascii="TH SarabunIT๙" w:hAnsi="TH SarabunIT๙" w:cs="TH SarabunIT๙"/>
          <w:sz w:val="32"/>
          <w:szCs w:val="32"/>
          <w:cs/>
        </w:rPr>
        <w:t>๗ แต่เมื่อคณะรัฐมนตรีมีมติเมื่อวันที่ 17 ตุลาคม 2560 เห็นชอบให้</w:t>
      </w:r>
      <w:r w:rsidRPr="00F412FB">
        <w:rPr>
          <w:rFonts w:ascii="TH SarabunIT๙" w:hAnsi="TH SarabunIT๙" w:cs="TH SarabunIT๙"/>
          <w:spacing w:val="-6"/>
          <w:sz w:val="32"/>
          <w:szCs w:val="32"/>
          <w:cs/>
        </w:rPr>
        <w:t>กระทรวงมหาดไทยดำเนินโครงการตลาดประชารัฐ โดยการบูรณาการความร่วมมือระหว่างกระทรวงมหาดไทย</w:t>
      </w:r>
      <w:r w:rsidRPr="00F412FB">
        <w:rPr>
          <w:rFonts w:ascii="TH SarabunIT๙" w:hAnsi="TH SarabunIT๙" w:cs="TH SarabunIT๙"/>
          <w:sz w:val="32"/>
          <w:szCs w:val="32"/>
          <w:cs/>
        </w:rPr>
        <w:t xml:space="preserve"> หน่วยงานภาครัฐ และภาคเอกชน ในรูปแบบประชารัฐ มีแนวคิดการดำเนินงาน “พัฒนาตลาดใหม่ ขยายพื้นที่ตลาดเดิม” วัตถุประสงค์เพื่อช่วยเหลือเกษตรกร ผู้มีรายได้น้อย ผู้ประกอบการที่ได้รับความเดือดร้อนจากการไม่มีสถานที่ค้าขาย ตลอดจนผู้ประกอบการรายใหม่ ทำให้ตลาดในภารกิจหลักของกรมการพัฒนาชุมชน เปลี่ยนชื่อจาก “ตลาดนัดชุมชน ไทยช่วยไทย คนไทยยิ้มได้” เป็น “ตลาดประชารัฐคนไทยยิ้มได้” ดำเนินการครอบคลุม 76 จังหวัด ทั่วประเทศ จำนวน ๒,๒๒๕ แห่ง ทั้งนี้ กระทรวงมหาดไทยยังมอบหมายให้กรมการพัฒนาชุมชนรับผิดชอบตลาดประชารัฐ 3 ประเภท ได้แก่ ตลาดประชารัฐคนไทยยิ้มได้ ตลาดประชารัฐของดีจังหวัด และตลาดประชารัฐ </w:t>
      </w:r>
      <w:r w:rsidRPr="00F412FB">
        <w:rPr>
          <w:rFonts w:ascii="TH SarabunIT๙" w:hAnsi="TH SarabunIT๙" w:cs="TH SarabunIT๙"/>
          <w:sz w:val="32"/>
          <w:szCs w:val="32"/>
        </w:rPr>
        <w:t>Modern Trade</w:t>
      </w:r>
    </w:p>
    <w:p w14:paraId="4C9E35A7" w14:textId="77777777" w:rsidR="00774714" w:rsidRPr="00F412FB" w:rsidRDefault="00774714" w:rsidP="00F412FB">
      <w:pPr>
        <w:rPr>
          <w:rFonts w:ascii="TH SarabunIT๙" w:hAnsi="TH SarabunIT๙" w:cs="TH SarabunIT๙"/>
          <w:b/>
          <w:bCs/>
          <w:sz w:val="20"/>
          <w:szCs w:val="20"/>
        </w:rPr>
      </w:pPr>
    </w:p>
    <w:p w14:paraId="6C7D20E8" w14:textId="77777777" w:rsidR="007432BF" w:rsidRPr="00F412FB" w:rsidRDefault="007432BF" w:rsidP="00F412F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412FB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17644AF0" w14:textId="77777777" w:rsidR="007432BF" w:rsidRPr="00F412FB" w:rsidRDefault="007432BF" w:rsidP="00F412F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412F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412FB">
        <w:rPr>
          <w:rFonts w:ascii="TH SarabunIT๙" w:hAnsi="TH SarabunIT๙" w:cs="TH SarabunIT๙"/>
          <w:sz w:val="32"/>
          <w:szCs w:val="32"/>
        </w:rPr>
        <w:t>1</w:t>
      </w:r>
      <w:r w:rsidRPr="00F412FB">
        <w:rPr>
          <w:rFonts w:ascii="TH SarabunIT๙" w:hAnsi="TH SarabunIT๙" w:cs="TH SarabunIT๙"/>
          <w:sz w:val="32"/>
          <w:szCs w:val="32"/>
          <w:cs/>
        </w:rPr>
        <w:t xml:space="preserve">. เพื่อพัฒนาศักยภาพตลาดประชารัฐให้มีเอกลักษณ์และตัวตนที่โดดเด่น เชื่อมโยงการท่องเที่ยว      เพิ่มช่องทางการตลาดให้กับสินค้าของสัมมาชีพ ผลผลิตทางการเกษตร และผลิตภัณฑ์ </w:t>
      </w:r>
      <w:r w:rsidRPr="00F412FB">
        <w:rPr>
          <w:rFonts w:ascii="TH SarabunIT๙" w:hAnsi="TH SarabunIT๙" w:cs="TH SarabunIT๙"/>
          <w:sz w:val="32"/>
          <w:szCs w:val="32"/>
        </w:rPr>
        <w:t>OTOP</w:t>
      </w:r>
      <w:r w:rsidRPr="00F412FB">
        <w:rPr>
          <w:rFonts w:ascii="TH SarabunIT๙" w:hAnsi="TH SarabunIT๙" w:cs="TH SarabunIT๙"/>
          <w:sz w:val="32"/>
          <w:szCs w:val="32"/>
          <w:cs/>
        </w:rPr>
        <w:t xml:space="preserve"> ที่มีศักยภาพ   แต่ขาดช่องทางและโอกาสในการจำหน่าย</w:t>
      </w:r>
    </w:p>
    <w:p w14:paraId="7D9B86F7" w14:textId="77777777" w:rsidR="007432BF" w:rsidRPr="00F412FB" w:rsidRDefault="007432BF" w:rsidP="00F412F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412FB">
        <w:rPr>
          <w:rFonts w:ascii="TH SarabunIT๙" w:hAnsi="TH SarabunIT๙" w:cs="TH SarabunIT๙"/>
          <w:sz w:val="32"/>
          <w:szCs w:val="32"/>
        </w:rPr>
        <w:tab/>
      </w:r>
      <w:r w:rsidRPr="00F412FB">
        <w:rPr>
          <w:rFonts w:ascii="TH SarabunIT๙" w:hAnsi="TH SarabunIT๙" w:cs="TH SarabunIT๙"/>
          <w:sz w:val="32"/>
          <w:szCs w:val="32"/>
          <w:cs/>
        </w:rPr>
        <w:t xml:space="preserve">2. เพื่อสร้างการเรียนรู้และประสบการณ์ในการจำหน่ายสินค้าให้กับสัมมาชีพชุมชน เกษตรกร และผู้ผลิต ผู้ประกอบการ </w:t>
      </w:r>
      <w:r w:rsidRPr="00F412FB">
        <w:rPr>
          <w:rFonts w:ascii="TH SarabunIT๙" w:hAnsi="TH SarabunIT๙" w:cs="TH SarabunIT๙"/>
          <w:sz w:val="32"/>
          <w:szCs w:val="32"/>
        </w:rPr>
        <w:t>OTOP</w:t>
      </w:r>
    </w:p>
    <w:p w14:paraId="5295B142" w14:textId="77777777" w:rsidR="007432BF" w:rsidRPr="00F412FB" w:rsidRDefault="007432BF" w:rsidP="00F412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412FB">
        <w:rPr>
          <w:rFonts w:ascii="TH SarabunIT๙" w:hAnsi="TH SarabunIT๙" w:cs="TH SarabunIT๙"/>
          <w:spacing w:val="4"/>
          <w:sz w:val="32"/>
          <w:szCs w:val="32"/>
        </w:rPr>
        <w:tab/>
        <w:t>3</w:t>
      </w:r>
      <w:r w:rsidRPr="00F412FB">
        <w:rPr>
          <w:rFonts w:ascii="TH SarabunIT๙" w:hAnsi="TH SarabunIT๙" w:cs="TH SarabunIT๙"/>
          <w:spacing w:val="4"/>
          <w:sz w:val="32"/>
          <w:szCs w:val="32"/>
          <w:cs/>
        </w:rPr>
        <w:t xml:space="preserve">. เพื่อให้สัมมาชีพชุมชน เกษตรกร และผู้ผลิต ผู้ประกอบการ </w:t>
      </w:r>
      <w:r w:rsidRPr="00F412FB">
        <w:rPr>
          <w:rFonts w:ascii="TH SarabunIT๙" w:hAnsi="TH SarabunIT๙" w:cs="TH SarabunIT๙"/>
          <w:spacing w:val="4"/>
          <w:sz w:val="32"/>
          <w:szCs w:val="32"/>
        </w:rPr>
        <w:t xml:space="preserve">OTOP </w:t>
      </w:r>
      <w:r w:rsidRPr="00F412FB">
        <w:rPr>
          <w:rFonts w:ascii="TH SarabunIT๙" w:hAnsi="TH SarabunIT๙" w:cs="TH SarabunIT๙"/>
          <w:spacing w:val="4"/>
          <w:sz w:val="32"/>
          <w:szCs w:val="32"/>
          <w:cs/>
        </w:rPr>
        <w:t>ได้พัฒนาสินค้าให้ตรงกับ</w:t>
      </w:r>
      <w:r w:rsidRPr="00F412FB">
        <w:rPr>
          <w:rFonts w:ascii="TH SarabunIT๙" w:hAnsi="TH SarabunIT๙" w:cs="TH SarabunIT๙"/>
          <w:sz w:val="32"/>
          <w:szCs w:val="32"/>
          <w:cs/>
        </w:rPr>
        <w:t>ความต้องการของตลาด แต่ยังคงเอกลักษณ์และตัวตนของชุมชน</w:t>
      </w:r>
    </w:p>
    <w:p w14:paraId="53BE10CF" w14:textId="77777777" w:rsidR="000964B3" w:rsidRPr="00F412FB" w:rsidRDefault="000964B3" w:rsidP="00F412FB">
      <w:pPr>
        <w:rPr>
          <w:rFonts w:ascii="TH SarabunIT๙" w:hAnsi="TH SarabunIT๙" w:cs="TH SarabunIT๙"/>
          <w:sz w:val="20"/>
          <w:szCs w:val="20"/>
        </w:rPr>
      </w:pPr>
    </w:p>
    <w:p w14:paraId="3D97BB41" w14:textId="77777777" w:rsidR="004A417B" w:rsidRPr="00F412FB" w:rsidRDefault="004A417B" w:rsidP="00F412FB">
      <w:pPr>
        <w:tabs>
          <w:tab w:val="center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412FB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</w:p>
    <w:p w14:paraId="00F76F3B" w14:textId="77777777" w:rsidR="004A417B" w:rsidRPr="00F412FB" w:rsidRDefault="004A417B" w:rsidP="00F412FB">
      <w:pPr>
        <w:tabs>
          <w:tab w:val="center" w:pos="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412FB">
        <w:rPr>
          <w:rFonts w:ascii="TH SarabunIT๙" w:hAnsi="TH SarabunIT๙" w:cs="TH SarabunIT๙"/>
          <w:spacing w:val="4"/>
          <w:sz w:val="32"/>
          <w:szCs w:val="32"/>
          <w:cs/>
        </w:rPr>
        <w:tab/>
        <w:t>ดำเนินการในตลาดประชารัฐคนไทยยิ้มได้ที่กรมการพัฒนาชุมชนรับผิดชอบ จำนวน 2,225 แห่ง</w:t>
      </w:r>
      <w:r w:rsidRPr="00F412F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ในพื้นที่ 76 จังหวัด และตลาดขยายผลในชุมชนท่องเที่ยว </w:t>
      </w:r>
      <w:r w:rsidRPr="00F412FB">
        <w:rPr>
          <w:rFonts w:ascii="TH SarabunIT๙" w:hAnsi="TH SarabunIT๙" w:cs="TH SarabunIT๙"/>
          <w:spacing w:val="-8"/>
          <w:sz w:val="32"/>
          <w:szCs w:val="32"/>
        </w:rPr>
        <w:t xml:space="preserve">OTOP </w:t>
      </w:r>
      <w:r w:rsidRPr="00F412F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นวัตวิถี หรือหมู่บ้าน </w:t>
      </w:r>
      <w:r w:rsidRPr="00F412FB">
        <w:rPr>
          <w:rFonts w:ascii="TH SarabunIT๙" w:hAnsi="TH SarabunIT๙" w:cs="TH SarabunIT๙"/>
          <w:spacing w:val="-8"/>
          <w:sz w:val="32"/>
          <w:szCs w:val="32"/>
        </w:rPr>
        <w:t>OTOP</w:t>
      </w:r>
      <w:r w:rsidRPr="00F412FB">
        <w:rPr>
          <w:rFonts w:ascii="TH SarabunIT๙" w:hAnsi="TH SarabunIT๙" w:cs="TH SarabunIT๙"/>
          <w:sz w:val="32"/>
          <w:szCs w:val="32"/>
          <w:cs/>
        </w:rPr>
        <w:t xml:space="preserve"> เพื่อการท่องเที่ยว (</w:t>
      </w:r>
      <w:r w:rsidRPr="00F412FB">
        <w:rPr>
          <w:rFonts w:ascii="TH SarabunIT๙" w:hAnsi="TH SarabunIT๙" w:cs="TH SarabunIT๙"/>
          <w:sz w:val="32"/>
          <w:szCs w:val="32"/>
        </w:rPr>
        <w:t>OVC</w:t>
      </w:r>
      <w:r w:rsidRPr="00F412FB">
        <w:rPr>
          <w:rFonts w:ascii="TH SarabunIT๙" w:hAnsi="TH SarabunIT๙" w:cs="TH SarabunIT๙"/>
          <w:sz w:val="32"/>
          <w:szCs w:val="32"/>
          <w:cs/>
        </w:rPr>
        <w:t>) หรือหมู่บ้านที่มีศักยภาพด้านการท่องเที่ยวของอำเภอ ๆ ละ 1 แห่ง รวมจำนวน 878 แห่ง</w:t>
      </w:r>
    </w:p>
    <w:p w14:paraId="2F72C9E8" w14:textId="77777777" w:rsidR="004A417B" w:rsidRPr="00F412FB" w:rsidRDefault="004A417B" w:rsidP="00F412FB">
      <w:pPr>
        <w:rPr>
          <w:rFonts w:ascii="TH SarabunIT๙" w:hAnsi="TH SarabunIT๙" w:cs="TH SarabunIT๙"/>
          <w:sz w:val="20"/>
          <w:szCs w:val="20"/>
        </w:rPr>
      </w:pPr>
    </w:p>
    <w:p w14:paraId="61B887D9" w14:textId="77777777" w:rsidR="00F412FB" w:rsidRDefault="004A417B" w:rsidP="00F412FB">
      <w:pPr>
        <w:rPr>
          <w:rFonts w:ascii="TH SarabunIT๙" w:hAnsi="TH SarabunIT๙" w:cs="TH SarabunIT๙"/>
          <w:sz w:val="32"/>
          <w:szCs w:val="32"/>
        </w:rPr>
      </w:pPr>
      <w:r w:rsidRPr="00F412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  </w:t>
      </w:r>
    </w:p>
    <w:p w14:paraId="7F406882" w14:textId="77777777" w:rsidR="004A417B" w:rsidRPr="00F412FB" w:rsidRDefault="004A417B" w:rsidP="00F412F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412FB">
        <w:rPr>
          <w:rFonts w:ascii="TH SarabunIT๙" w:hAnsi="TH SarabunIT๙" w:cs="TH SarabunIT๙"/>
          <w:sz w:val="32"/>
          <w:szCs w:val="32"/>
        </w:rPr>
        <w:t>1</w:t>
      </w:r>
      <w:r w:rsidRPr="00F412FB">
        <w:rPr>
          <w:rFonts w:ascii="TH SarabunIT๙" w:hAnsi="TH SarabunIT๙" w:cs="TH SarabunIT๙"/>
          <w:sz w:val="32"/>
          <w:szCs w:val="32"/>
          <w:cs/>
        </w:rPr>
        <w:t xml:space="preserve">. เกษตรกร และผู้ผลิตผู้ประกอบการ </w:t>
      </w:r>
      <w:r w:rsidRPr="00F412FB">
        <w:rPr>
          <w:rFonts w:ascii="TH SarabunIT๙" w:hAnsi="TH SarabunIT๙" w:cs="TH SarabunIT๙"/>
          <w:sz w:val="32"/>
          <w:szCs w:val="32"/>
        </w:rPr>
        <w:t xml:space="preserve">OTOP </w:t>
      </w:r>
      <w:r w:rsidRPr="00F412FB">
        <w:rPr>
          <w:rFonts w:ascii="TH SarabunIT๙" w:hAnsi="TH SarabunIT๙" w:cs="TH SarabunIT๙"/>
          <w:sz w:val="32"/>
          <w:szCs w:val="32"/>
          <w:cs/>
        </w:rPr>
        <w:t>ในพื้นที่จังหวัด/อำเภอ/ตำบล/หมู่บ้าน</w:t>
      </w:r>
    </w:p>
    <w:p w14:paraId="64F62F1F" w14:textId="77777777" w:rsidR="004A417B" w:rsidRPr="00F412FB" w:rsidRDefault="00F412FB" w:rsidP="00F412F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>2. กลุ่มอาชีพในชุมชน เช่น สัมมาชีพชุมชน กลุ่มออมทรัพย์เพื่อการผลิต กลุ่มสตรี ฯลฯ</w:t>
      </w:r>
    </w:p>
    <w:p w14:paraId="537AA7AE" w14:textId="77777777" w:rsidR="004A417B" w:rsidRPr="00F412FB" w:rsidRDefault="004A417B" w:rsidP="00F412FB">
      <w:pPr>
        <w:rPr>
          <w:rFonts w:ascii="TH SarabunIT๙" w:hAnsi="TH SarabunIT๙" w:cs="TH SarabunIT๙"/>
          <w:sz w:val="20"/>
          <w:szCs w:val="20"/>
        </w:rPr>
      </w:pPr>
    </w:p>
    <w:p w14:paraId="237F9BE0" w14:textId="77777777" w:rsidR="004A417B" w:rsidRPr="00F412FB" w:rsidRDefault="004A417B" w:rsidP="00F412F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412FB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</w:t>
      </w:r>
    </w:p>
    <w:p w14:paraId="718B95CC" w14:textId="77777777" w:rsidR="004A417B" w:rsidRDefault="004A417B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412FB">
        <w:rPr>
          <w:rFonts w:ascii="TH SarabunIT๙" w:hAnsi="TH SarabunIT๙" w:cs="TH SarabunIT๙"/>
          <w:sz w:val="32"/>
          <w:szCs w:val="32"/>
          <w:cs/>
        </w:rPr>
        <w:t>๑. จังหวัดโดยสำนักงานพัฒนาชุมชนจังหวัดจัดประชุมเชิงปฏิบัติการคณะกรรมการบริหารตลาด ผู้บริหารจัดการตลาด (</w:t>
      </w:r>
      <w:r w:rsidRPr="00F412FB">
        <w:rPr>
          <w:rFonts w:ascii="TH SarabunIT๙" w:hAnsi="TH SarabunIT๙" w:cs="TH SarabunIT๙"/>
          <w:sz w:val="32"/>
          <w:szCs w:val="32"/>
        </w:rPr>
        <w:t>CMO</w:t>
      </w:r>
      <w:r w:rsidRPr="00F412FB">
        <w:rPr>
          <w:rFonts w:ascii="TH SarabunIT๙" w:hAnsi="TH SarabunIT๙" w:cs="TH SarabunIT๙"/>
          <w:sz w:val="32"/>
          <w:szCs w:val="32"/>
          <w:cs/>
        </w:rPr>
        <w:t>) เจ้าหน้าที่พัฒนาชุมชน รวมถึงเครือข่ายภาคีที่เกี่ยวข้อง เพื่อทบทวน/ประเมินผล</w:t>
      </w:r>
      <w:r w:rsidRPr="00F412FB">
        <w:rPr>
          <w:rFonts w:ascii="TH SarabunIT๙" w:hAnsi="TH SarabunIT๙" w:cs="TH SarabunIT๙"/>
          <w:spacing w:val="4"/>
          <w:sz w:val="32"/>
          <w:szCs w:val="32"/>
          <w:cs/>
        </w:rPr>
        <w:t>การดำเนินงานตลาดที่ผ่านมา และกำหนดแผนการดำเนินงานส่งเสริมตลาดในช่วงปีงบประมาณ 2563</w:t>
      </w:r>
      <w:r w:rsidRPr="00F412FB">
        <w:rPr>
          <w:rFonts w:ascii="TH SarabunIT๙" w:hAnsi="TH SarabunIT๙" w:cs="TH SarabunIT๙"/>
          <w:sz w:val="32"/>
          <w:szCs w:val="32"/>
          <w:cs/>
        </w:rPr>
        <w:t xml:space="preserve"> เพื่อจัดทำแผนขับเคลื่อนตลาดประชารัฐคนไทยยิ้มได้และตลาดขยายผล ปี 2563 โดยให้กำหนดจำนวนคร</w:t>
      </w:r>
      <w:r w:rsidR="00F412FB">
        <w:rPr>
          <w:rFonts w:ascii="TH SarabunIT๙" w:hAnsi="TH SarabunIT๙" w:cs="TH SarabunIT๙"/>
          <w:sz w:val="32"/>
          <w:szCs w:val="32"/>
          <w:cs/>
        </w:rPr>
        <w:t>ั้งที่จัดตลาดเป็นค่าเป้าหมาย</w:t>
      </w:r>
      <w:r w:rsidRPr="00F412FB">
        <w:rPr>
          <w:rFonts w:ascii="TH SarabunIT๙" w:hAnsi="TH SarabunIT๙" w:cs="TH SarabunIT๙"/>
          <w:sz w:val="32"/>
          <w:szCs w:val="32"/>
          <w:cs/>
        </w:rPr>
        <w:t xml:space="preserve">แก่ทุกตลาด แล้วจัดทำแผนปฏิบัติการส่งเสริมตลาดประชารัฐคนไทยยิ้มได้ ประจำปีงบประมาณ 2563 ไว้สำหรับเป็นคู่มือการทำงาน จำนวน 1 เล่ม </w:t>
      </w:r>
    </w:p>
    <w:p w14:paraId="12FEA082" w14:textId="77777777" w:rsidR="00F412FB" w:rsidRDefault="00F412FB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D605632" w14:textId="77777777" w:rsidR="00F412FB" w:rsidRPr="00F412FB" w:rsidRDefault="00F412FB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3D79422" w14:textId="77777777" w:rsidR="004A417B" w:rsidRPr="00F412FB" w:rsidRDefault="004A417B" w:rsidP="00F412F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412FB">
        <w:rPr>
          <w:rFonts w:ascii="TH SarabunIT๙" w:hAnsi="TH SarabunIT๙" w:cs="TH SarabunIT๙"/>
          <w:sz w:val="32"/>
          <w:szCs w:val="32"/>
          <w:cs/>
        </w:rPr>
        <w:lastRenderedPageBreak/>
        <w:t>2. จังหวัดพิจารณาและออกแบบการดำเนินงาน ใน ๒ รูปแบบดังนี้</w:t>
      </w:r>
    </w:p>
    <w:p w14:paraId="005A9946" w14:textId="77777777" w:rsidR="004A417B" w:rsidRPr="003665B2" w:rsidRDefault="004A417B" w:rsidP="00F412FB">
      <w:pPr>
        <w:ind w:firstLine="720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F412F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3665B2">
        <w:rPr>
          <w:rFonts w:ascii="TH SarabunIT๙" w:hAnsi="TH SarabunIT๙" w:cs="TH SarabunIT๙"/>
          <w:sz w:val="32"/>
          <w:szCs w:val="32"/>
          <w:u w:val="single"/>
          <w:cs/>
        </w:rPr>
        <w:t>รูปแบบที่ ๑ ตลาดประชารัฐคนไทยยิ้มได้</w:t>
      </w:r>
    </w:p>
    <w:p w14:paraId="2EB6B965" w14:textId="77777777" w:rsidR="004A417B" w:rsidRPr="00F412FB" w:rsidRDefault="004A417B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412FB">
        <w:rPr>
          <w:rFonts w:ascii="TH SarabunIT๙" w:hAnsi="TH SarabunIT๙" w:cs="TH SarabunIT๙"/>
          <w:sz w:val="32"/>
          <w:szCs w:val="32"/>
          <w:cs/>
        </w:rPr>
        <w:t xml:space="preserve">    1) จัดสรรงบประมาณให้อำเภอไปดำเนินการจัดตลาดประชารัฐ</w:t>
      </w:r>
      <w:r w:rsidRPr="00F412FB">
        <w:rPr>
          <w:rFonts w:ascii="TH SarabunIT๙" w:hAnsi="TH SarabunIT๙" w:cs="TH SarabunIT๙"/>
          <w:spacing w:val="-4"/>
          <w:sz w:val="32"/>
          <w:szCs w:val="32"/>
          <w:cs/>
        </w:rPr>
        <w:t>คนไทยยิ้มได้ระดับอำเภอ/ตำบล/หมู่บ้าน)</w:t>
      </w:r>
      <w:r w:rsidRPr="00F412FB">
        <w:rPr>
          <w:rFonts w:ascii="TH SarabunIT๙" w:hAnsi="TH SarabunIT๙" w:cs="TH SarabunIT๙"/>
          <w:sz w:val="32"/>
          <w:szCs w:val="32"/>
          <w:cs/>
        </w:rPr>
        <w:t xml:space="preserve"> โดยจำนวนเงินงบประมาณที่จะจัดสรรให้พิจารณาตามจำนวนตลาด และลักษณะของ</w:t>
      </w:r>
      <w:r w:rsidRPr="00F412FB">
        <w:rPr>
          <w:rFonts w:ascii="TH SarabunIT๙" w:hAnsi="TH SarabunIT๙" w:cs="TH SarabunIT๙"/>
          <w:spacing w:val="12"/>
          <w:sz w:val="32"/>
          <w:szCs w:val="32"/>
          <w:cs/>
        </w:rPr>
        <w:t>การจัดตลาด (รายวัน รายสัปดาห์ รายเดือน) รวมถึงศักยภาพและบริบทด้านอื่น ๆ ของตลาด ทั้งนี้</w:t>
      </w:r>
      <w:r w:rsidRPr="00F412FB">
        <w:rPr>
          <w:rFonts w:ascii="TH SarabunIT๙" w:hAnsi="TH SarabunIT๙" w:cs="TH SarabunIT๙"/>
          <w:sz w:val="32"/>
          <w:szCs w:val="32"/>
          <w:cs/>
        </w:rPr>
        <w:t xml:space="preserve"> ไม่จำเป็นต้องจัดสรรให้เท่ากันทุกตลาด</w:t>
      </w:r>
    </w:p>
    <w:p w14:paraId="32F31C8E" w14:textId="77777777" w:rsidR="004A417B" w:rsidRPr="00F412FB" w:rsidRDefault="004A417B" w:rsidP="00F412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412F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     2) จัดสรรงบประมาณให้จังหวัดไปดำเนินการจัดตลาดประชารัฐคนไทยยิ้มได้ระดับจังหวัด</w:t>
      </w:r>
      <w:r w:rsidRPr="00F412F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665B2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F412FB">
        <w:rPr>
          <w:rFonts w:ascii="TH SarabunIT๙" w:hAnsi="TH SarabunIT๙" w:cs="TH SarabunIT๙"/>
          <w:sz w:val="32"/>
          <w:szCs w:val="32"/>
          <w:cs/>
        </w:rPr>
        <w:t xml:space="preserve">โดยงบประมาณที่ได้รับจัดสรรต้องมีสัดส่วนใกล้เคียงกับตลาดระดับอำเภอ </w:t>
      </w:r>
      <w:r w:rsidRPr="00F412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ห้ามแบ่งเงินงบประมาณไปจัดซื้อวัสดุอุปกรณ์แจกจ่ายให้กับอำเภอ หรือแบ่งเงินงบประมาณไปจัดกิจกรรมในลักษณะ </w:t>
      </w:r>
      <w:r w:rsidRPr="00F412FB">
        <w:rPr>
          <w:rFonts w:ascii="TH SarabunIT๙" w:hAnsi="TH SarabunIT๙" w:cs="TH SarabunIT๙"/>
          <w:b/>
          <w:bCs/>
          <w:sz w:val="32"/>
          <w:szCs w:val="32"/>
        </w:rPr>
        <w:t>Event</w:t>
      </w:r>
      <w:r w:rsidRPr="00F412FB">
        <w:rPr>
          <w:rFonts w:ascii="TH SarabunIT๙" w:hAnsi="TH SarabunIT๙" w:cs="TH SarabunIT๙"/>
          <w:sz w:val="32"/>
          <w:szCs w:val="32"/>
          <w:cs/>
        </w:rPr>
        <w:t xml:space="preserve"> แต่สามารถแบ่งเงินงบประมาณไปจัดประชุมตามข้อ 1 ได้</w:t>
      </w:r>
    </w:p>
    <w:p w14:paraId="339B32AD" w14:textId="77777777" w:rsidR="004A417B" w:rsidRPr="003665B2" w:rsidRDefault="004A417B" w:rsidP="00F412FB">
      <w:pPr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F412FB">
        <w:rPr>
          <w:rFonts w:ascii="TH SarabunIT๙" w:hAnsi="TH SarabunIT๙" w:cs="TH SarabunIT๙"/>
          <w:sz w:val="32"/>
          <w:szCs w:val="32"/>
        </w:rPr>
        <w:tab/>
      </w:r>
      <w:r w:rsidRPr="00F412FB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3665B2">
        <w:rPr>
          <w:rFonts w:ascii="TH SarabunIT๙" w:hAnsi="TH SarabunIT๙" w:cs="TH SarabunIT๙"/>
          <w:sz w:val="32"/>
          <w:szCs w:val="32"/>
          <w:u w:val="single"/>
          <w:cs/>
        </w:rPr>
        <w:t>รูปแบบที่ ๒ ตลาดขยายผล</w:t>
      </w:r>
    </w:p>
    <w:p w14:paraId="63F3EE70" w14:textId="77777777" w:rsidR="004A417B" w:rsidRPr="00F412FB" w:rsidRDefault="004A417B" w:rsidP="00F412F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412FB">
        <w:rPr>
          <w:rFonts w:ascii="TH SarabunIT๙" w:hAnsi="TH SarabunIT๙" w:cs="TH SarabunIT๙"/>
          <w:sz w:val="32"/>
          <w:szCs w:val="32"/>
          <w:cs/>
        </w:rPr>
        <w:t xml:space="preserve">    ควรพิจารณาจัดสรรให้แต่ละอำเภอละเท่ากัน</w:t>
      </w:r>
    </w:p>
    <w:p w14:paraId="200F257E" w14:textId="77777777" w:rsidR="004A417B" w:rsidRPr="00F412FB" w:rsidRDefault="004A417B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412FB">
        <w:rPr>
          <w:rFonts w:ascii="TH SarabunIT๙" w:hAnsi="TH SarabunIT๙" w:cs="TH SarabunIT๙"/>
          <w:sz w:val="32"/>
          <w:szCs w:val="32"/>
          <w:cs/>
        </w:rPr>
        <w:t>3. จังหวัดและอำเภอที่เป็นเจ้าของตลาดจัดตลาดตามแผนขับเคลื่อนตลาดประชารัฐคนไทยยิ้มได้</w:t>
      </w:r>
      <w:r w:rsidR="003665B2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F412FB">
        <w:rPr>
          <w:rFonts w:ascii="TH SarabunIT๙" w:hAnsi="TH SarabunIT๙" w:cs="TH SarabunIT๙"/>
          <w:sz w:val="32"/>
          <w:szCs w:val="32"/>
          <w:cs/>
        </w:rPr>
        <w:t xml:space="preserve">และตลาดขยายผล ปี 2563 โดยยึดหลักการทำงานในรูปแบบประชารัฐ แสวงหาพันธมิตรความร่วมมือกับภาคส่วนต่าง ๆ ในพื้นที่ ขยายรูปแบบการจัดตลาดประชารัฐคนไทยยิ้มได้ในโอกาสพิเศษ อาทิ เทศกาลท่องเที่ยว เทศกาลประจำปี ตลาดประชารัฐของดีจังหวัด ตลาดประชารัฐ </w:t>
      </w:r>
      <w:r w:rsidRPr="00F412FB">
        <w:rPr>
          <w:rFonts w:ascii="TH SarabunIT๙" w:hAnsi="TH SarabunIT๙" w:cs="TH SarabunIT๙"/>
          <w:sz w:val="32"/>
          <w:szCs w:val="32"/>
        </w:rPr>
        <w:t>Modern Trade</w:t>
      </w:r>
      <w:r w:rsidRPr="00F412FB">
        <w:rPr>
          <w:rFonts w:ascii="TH SarabunIT๙" w:hAnsi="TH SarabunIT๙" w:cs="TH SarabunIT๙"/>
          <w:sz w:val="32"/>
          <w:szCs w:val="32"/>
          <w:cs/>
        </w:rPr>
        <w:t xml:space="preserve"> รวมถึงตลาด </w:t>
      </w:r>
      <w:r w:rsidRPr="00F412FB">
        <w:rPr>
          <w:rFonts w:ascii="TH SarabunIT๙" w:hAnsi="TH SarabunIT๙" w:cs="TH SarabunIT๙"/>
          <w:sz w:val="32"/>
          <w:szCs w:val="32"/>
        </w:rPr>
        <w:t xml:space="preserve">OTOP Mobile </w:t>
      </w:r>
      <w:r w:rsidRPr="00F412FB">
        <w:rPr>
          <w:rFonts w:ascii="TH SarabunIT๙" w:hAnsi="TH SarabunIT๙" w:cs="TH SarabunIT๙"/>
          <w:sz w:val="32"/>
          <w:szCs w:val="32"/>
          <w:cs/>
        </w:rPr>
        <w:t>และตลาดสัญจร โดยมีกิจกรรมดำเนินการ คือ</w:t>
      </w:r>
    </w:p>
    <w:p w14:paraId="001E0E58" w14:textId="77777777" w:rsidR="004A417B" w:rsidRPr="00F412FB" w:rsidRDefault="00F412FB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 xml:space="preserve">(1) การแสดงและจำหน่ายสินค้า </w:t>
      </w:r>
      <w:r w:rsidR="004A417B" w:rsidRPr="00F412FB">
        <w:rPr>
          <w:rFonts w:ascii="TH SarabunIT๙" w:hAnsi="TH SarabunIT๙" w:cs="TH SarabunIT๙"/>
          <w:sz w:val="32"/>
          <w:szCs w:val="32"/>
        </w:rPr>
        <w:t xml:space="preserve">OTOP 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>ผลิตภัณฑ์ชุมชน ผลผลิตการเกษตร ฯลฯ</w:t>
      </w:r>
    </w:p>
    <w:p w14:paraId="1C1908F5" w14:textId="77777777" w:rsidR="004A417B" w:rsidRPr="00F412FB" w:rsidRDefault="00F412FB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 xml:space="preserve">(2) กิจกรรมส่งเสริมการขาย การแสดงศิลปวัฒนธรรม การสาธิตอาชีพ การบริการประชาชน </w:t>
      </w:r>
      <w:r w:rsidR="003665B2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 xml:space="preserve">การให้ความรู้ การรณรงค์งดการใช้ถุงพลาสติกตามนโยบายตลาดสะอาด ปลอดภัย </w:t>
      </w:r>
      <w:r w:rsidR="004A417B" w:rsidRPr="00F412FB">
        <w:rPr>
          <w:rFonts w:ascii="TH SarabunIT๙" w:hAnsi="TH SarabunIT๙" w:cs="TH SarabunIT๙"/>
          <w:sz w:val="32"/>
          <w:szCs w:val="32"/>
        </w:rPr>
        <w:t>No Foam No Plastics</w:t>
      </w:r>
    </w:p>
    <w:p w14:paraId="07796152" w14:textId="77777777" w:rsidR="004A417B" w:rsidRPr="00F412FB" w:rsidRDefault="00F412FB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 xml:space="preserve"> (3) การพัฒนาตลาดประชารัฐ อาทิ </w:t>
      </w:r>
      <w:r w:rsidR="004A417B" w:rsidRPr="00F412FB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การสร้างเอกลักษณ์ของตลาด เช่น การแต่งกายของผู้ประกอบการ การใช้บรรจุภัณฑ์อนุรักษ์สิ่งแวดล้อม 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>การควบคุมคุณภาพสินค้าในตลาดนัดชุมชนให้มีมาตรฐาน การจัดให้มี</w:t>
      </w:r>
      <w:r w:rsidR="003665B2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 xml:space="preserve">การสุ่มสำรวจสินค้าโดยเจ้าหน้าที่สาธารณสุข </w:t>
      </w:r>
      <w:r w:rsidR="004A417B" w:rsidRPr="00F412FB">
        <w:rPr>
          <w:rFonts w:ascii="TH SarabunIT๙" w:hAnsi="TH SarabunIT๙" w:cs="TH SarabunIT๙"/>
          <w:spacing w:val="-8"/>
          <w:sz w:val="32"/>
          <w:szCs w:val="32"/>
          <w:cs/>
        </w:rPr>
        <w:t>การส่งเสริมให้ตลาดประชารัฐเป็นตลาดกลางในการ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 xml:space="preserve">ระบายสินค้าชุมชน ออกไปจำหน่ายยังต่างอำเภอ/ต่างจังหวัด </w:t>
      </w:r>
    </w:p>
    <w:p w14:paraId="56973F22" w14:textId="77777777" w:rsidR="004A417B" w:rsidRPr="00F412FB" w:rsidRDefault="00F412FB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>(4) การประชาสัมพันธ์การจัดกิจกรรมทางสื่อต่าง ๆ</w:t>
      </w:r>
    </w:p>
    <w:p w14:paraId="035DEBF9" w14:textId="77777777" w:rsidR="004A417B" w:rsidRPr="00F412FB" w:rsidRDefault="00F412FB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>(5) การประเมินความพึงพอใจของผู้ซื้อ/ผู้ชาย เป็นประจำทุกครั้งที่มีการจัดตลาด</w:t>
      </w:r>
    </w:p>
    <w:p w14:paraId="45326328" w14:textId="77777777" w:rsidR="004A417B" w:rsidRPr="00F412FB" w:rsidRDefault="00F412FB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>(6) แนวทางอื่น ๆ ที่มีความเหมาะสมตามบริบทของพื้นที่ ได้แก่ การขยายพื้นที่ ขยายเวลาในการจัดตลาด การเปิดรับผู้ประกอบการรายใหม่ให้เข้ามาจำหน่าย การพัฒนาเทคนิคการขายให้กับผู้ประกอบการ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>ในตลาดที่ยังขาดประสบการณ์ การปรับภูมิทัศน์ภายในภายนอกของตลาดให้น่าซื้อ</w:t>
      </w:r>
    </w:p>
    <w:p w14:paraId="3912DC1C" w14:textId="77777777" w:rsidR="004A417B" w:rsidRPr="00F412FB" w:rsidRDefault="00F412FB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>(7) กรณีตลาดขยายผลที่ยังขาดวัสดุอุปกรณ์ อาทิ เต</w:t>
      </w:r>
      <w:r w:rsidR="003665B2">
        <w:rPr>
          <w:rFonts w:ascii="TH SarabunIT๙" w:hAnsi="TH SarabunIT๙" w:cs="TH SarabunIT๙" w:hint="cs"/>
          <w:sz w:val="32"/>
          <w:szCs w:val="32"/>
          <w:cs/>
        </w:rPr>
        <w:t>็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>นท์เคลื่อนที่ อาจจัดซื้อไว้สำหรับอำนวยความสะดวกในการจัดตลาด หรือนำคณะกรรมการบริหารตลาดไปศึกษาดูงานในตลาดประชารัฐคนไทยยิ้มได้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>ที่ประสบผลสำเร็จ</w:t>
      </w:r>
    </w:p>
    <w:p w14:paraId="2392EB33" w14:textId="77777777" w:rsidR="004A417B" w:rsidRPr="00F412FB" w:rsidRDefault="00C4600E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412FB">
        <w:rPr>
          <w:rFonts w:ascii="TH SarabunIT๙" w:hAnsi="TH SarabunIT๙" w:cs="TH SarabunIT๙"/>
          <w:sz w:val="32"/>
          <w:szCs w:val="32"/>
          <w:cs/>
        </w:rPr>
        <w:t>๔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 xml:space="preserve"> .จังหวัด/อำเภอ ประสานขอรับการสนับสนุนงบประมาณเพิ่มเติมจากภาคส่วนต่าง ๆ เพื่อสนับสนุนกิจกรรม/โครงการตามแผนขับเคลื่อนฯ กรณีที่งบประมาณซึ่งได้รับจัดสรรจากกรมการพัฒนาชุมชนไม่สามารถดำเนินการได้หรือไม่เพียงพอ</w:t>
      </w:r>
    </w:p>
    <w:p w14:paraId="5655D2E0" w14:textId="77777777" w:rsidR="004A417B" w:rsidRDefault="00C4600E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412FB">
        <w:rPr>
          <w:rFonts w:ascii="TH SarabunIT๙" w:hAnsi="TH SarabunIT๙" w:cs="TH SarabunIT๙"/>
          <w:sz w:val="32"/>
          <w:szCs w:val="32"/>
          <w:cs/>
        </w:rPr>
        <w:t>๕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>. สำนักงานพัฒนาชุมชนจังหวัด/อำเภอ ติดตามการดำเนินงาน ร่วมกับคณะกรรมการบริหารตลาด ผู้บริหารจัดการตลาด (</w:t>
      </w:r>
      <w:r w:rsidR="004A417B" w:rsidRPr="00F412FB">
        <w:rPr>
          <w:rFonts w:ascii="TH SarabunIT๙" w:hAnsi="TH SarabunIT๙" w:cs="TH SarabunIT๙"/>
          <w:sz w:val="32"/>
          <w:szCs w:val="32"/>
        </w:rPr>
        <w:t>CMO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>) ในพื้นที่ จัดเก็บข้อมูลยอดจำหน่าย รวมถึงข้อมูลสถานการณ์ความเคลื่อนไหวของตลาด และผู้ประกอบการ รายงานให้กรมการพัฒนาชุมชนทราบทุกเดือน ผ่านโปรแกรมออนไลน์</w:t>
      </w:r>
    </w:p>
    <w:p w14:paraId="3587C2ED" w14:textId="77777777" w:rsidR="0021373A" w:rsidRDefault="0021373A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44DD8FD" w14:textId="77777777" w:rsidR="0021373A" w:rsidRPr="00F412FB" w:rsidRDefault="0021373A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298A220D" w14:textId="77777777" w:rsidR="004A417B" w:rsidRPr="00F412FB" w:rsidRDefault="00C4600E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412FB">
        <w:rPr>
          <w:rFonts w:ascii="TH SarabunIT๙" w:hAnsi="TH SarabunIT๙" w:cs="TH SarabunIT๙"/>
          <w:sz w:val="32"/>
          <w:szCs w:val="32"/>
          <w:cs/>
        </w:rPr>
        <w:lastRenderedPageBreak/>
        <w:t>๖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>. ติดตามการดำเนินงานโดยเจ้าหน้าที่พัฒนาชุมชนส่วนกลางเพื่อสนับสนุนการดำเนินงานจังหวัด</w:t>
      </w:r>
    </w:p>
    <w:p w14:paraId="334912C8" w14:textId="77777777" w:rsidR="004A417B" w:rsidRPr="00F412FB" w:rsidRDefault="00C4600E" w:rsidP="00F412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412FB">
        <w:rPr>
          <w:rFonts w:ascii="TH SarabunIT๙" w:hAnsi="TH SarabunIT๙" w:cs="TH SarabunIT๙"/>
          <w:sz w:val="32"/>
          <w:szCs w:val="32"/>
          <w:cs/>
        </w:rPr>
        <w:t>๗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>. สรุปผลการดำเนินงานโครงการรายงานผู้บริหารในระดับอำเภอ จังหวัด กรมการพัฒนาชุมชน กระทรวงมหาดไทย และคณะรัฐมนตรี ตามลำดับ</w:t>
      </w:r>
    </w:p>
    <w:p w14:paraId="15625621" w14:textId="77777777" w:rsidR="004A417B" w:rsidRPr="00F412FB" w:rsidRDefault="004A417B" w:rsidP="00F412FB">
      <w:pPr>
        <w:ind w:firstLine="720"/>
        <w:jc w:val="thaiDistribute"/>
        <w:rPr>
          <w:rFonts w:ascii="TH SarabunIT๙" w:hAnsi="TH SarabunIT๙" w:cs="TH SarabunIT๙"/>
          <w:sz w:val="20"/>
          <w:szCs w:val="20"/>
        </w:rPr>
      </w:pPr>
    </w:p>
    <w:p w14:paraId="788EF0CC" w14:textId="77777777" w:rsidR="004A417B" w:rsidRPr="00F412FB" w:rsidRDefault="003665B2" w:rsidP="00F412F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ตัวชี้วัดกิจกรรม   </w:t>
      </w:r>
      <w:r w:rsidR="004A417B" w:rsidRPr="00F412FB">
        <w:rPr>
          <w:rFonts w:ascii="TH SarabunIT๙" w:hAnsi="TH SarabunIT๙" w:cs="TH SarabunIT๙"/>
          <w:sz w:val="32"/>
          <w:szCs w:val="32"/>
          <w:cs/>
        </w:rPr>
        <w:t>จัดตลาดประชารัฐคนไทยยิ้มได้และตลาดขยายผล จำนวน 40,046 ครั้ง</w:t>
      </w:r>
    </w:p>
    <w:p w14:paraId="1EB8C6E2" w14:textId="77777777" w:rsidR="004A417B" w:rsidRPr="00F412FB" w:rsidRDefault="004A417B" w:rsidP="00F412FB">
      <w:pPr>
        <w:rPr>
          <w:rFonts w:ascii="TH SarabunIT๙" w:hAnsi="TH SarabunIT๙" w:cs="TH SarabunIT๙"/>
          <w:sz w:val="32"/>
          <w:szCs w:val="32"/>
        </w:rPr>
      </w:pPr>
    </w:p>
    <w:p w14:paraId="31B2A0D9" w14:textId="77777777" w:rsidR="007432BF" w:rsidRPr="00F412FB" w:rsidRDefault="007432BF" w:rsidP="00F412FB">
      <w:pPr>
        <w:rPr>
          <w:rFonts w:ascii="TH SarabunIT๙" w:hAnsi="TH SarabunIT๙" w:cs="TH SarabunIT๙"/>
          <w:sz w:val="12"/>
          <w:szCs w:val="12"/>
        </w:rPr>
      </w:pPr>
    </w:p>
    <w:sectPr w:rsidR="007432BF" w:rsidRPr="00F412FB" w:rsidSect="00F630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34" w:right="1134" w:bottom="992" w:left="1701" w:header="720" w:footer="720" w:gutter="0"/>
      <w:pgNumType w:start="9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3A43D" w14:textId="77777777" w:rsidR="00C32ED7" w:rsidRDefault="00C32ED7" w:rsidP="00A25F94">
      <w:r>
        <w:separator/>
      </w:r>
    </w:p>
  </w:endnote>
  <w:endnote w:type="continuationSeparator" w:id="0">
    <w:p w14:paraId="1FBCBBA8" w14:textId="77777777" w:rsidR="00C32ED7" w:rsidRDefault="00C32ED7" w:rsidP="00A2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K2D July8">
    <w:panose1 w:val="02000506000000020004"/>
    <w:charset w:val="00"/>
    <w:family w:val="auto"/>
    <w:pitch w:val="variable"/>
    <w:sig w:usb0="A10000EF" w:usb1="5000204A" w:usb2="00000000" w:usb3="00000000" w:csb0="0001019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9A052" w14:textId="77777777" w:rsidR="00F63086" w:rsidRDefault="00F630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438CD" w14:textId="77777777" w:rsidR="00463307" w:rsidRDefault="00463307">
    <w:pPr>
      <w:pStyle w:val="Footer"/>
    </w:pPr>
    <w:r w:rsidRPr="00ED5D16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102FFCC" wp14:editId="4B1C2E5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454656" cy="468630"/>
              <wp:effectExtent l="0" t="0" r="0" b="7620"/>
              <wp:wrapNone/>
              <wp:docPr id="5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56" cy="468630"/>
                        <a:chOff x="0" y="137241"/>
                        <a:chExt cx="5454672" cy="468630"/>
                      </a:xfrm>
                    </wpg:grpSpPr>
                    <wps:wsp>
                      <wps:cNvPr id="6" name="TextBox 11"/>
                      <wps:cNvSpPr txBox="1"/>
                      <wps:spPr>
                        <a:xfrm>
                          <a:off x="0" y="137241"/>
                          <a:ext cx="2908944" cy="4686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597A34E" w14:textId="77777777" w:rsidR="00463307" w:rsidRPr="00ED5D16" w:rsidRDefault="00463307" w:rsidP="00463307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7" name="TextBox 18"/>
                      <wps:cNvSpPr txBox="1"/>
                      <wps:spPr>
                        <a:xfrm>
                          <a:off x="3361706" y="163317"/>
                          <a:ext cx="2092966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D9C1C4" w14:textId="77777777" w:rsidR="00463307" w:rsidRPr="00ED5D16" w:rsidRDefault="00463307" w:rsidP="00463307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8" name="Picture 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102FFCC" id="Group 9" o:spid="_x0000_s1026" style="position:absolute;margin-left:0;margin-top:0;width:429.5pt;height:36.9pt;z-index:251661312;mso-width-relative:margin;mso-height-relative:margin" coordorigin=",1372" coordsize="54546,46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7" type="#_x0000_t202" style="position:absolute;top:1372;width:29089;height:4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<v:textbox style="mso-fit-shape-to-text:t">
                  <w:txbxContent>
                    <w:p w14:paraId="5597A34E" w14:textId="77777777" w:rsidR="00463307" w:rsidRPr="00ED5D16" w:rsidRDefault="00463307" w:rsidP="00463307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28" type="#_x0000_t202" style="position:absolute;left:33617;top:1633;width:20929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<v:textbox style="mso-fit-shape-to-text:t">
                  <w:txbxContent>
                    <w:p w14:paraId="5CD9C1C4" w14:textId="77777777" w:rsidR="00463307" w:rsidRPr="00ED5D16" w:rsidRDefault="00463307" w:rsidP="00463307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">
                <v:imagedata r:id="rId2" o:title=""/>
                <v:path arrowok="t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65CDB" w14:textId="77777777" w:rsidR="00463307" w:rsidRDefault="00463307">
    <w:pPr>
      <w:pStyle w:val="Footer"/>
    </w:pPr>
    <w:r w:rsidRPr="00ED5D16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32ABBC4" wp14:editId="009E73A7">
              <wp:simplePos x="0" y="0"/>
              <wp:positionH relativeFrom="column">
                <wp:posOffset>0</wp:posOffset>
              </wp:positionH>
              <wp:positionV relativeFrom="paragraph">
                <wp:posOffset>-25400</wp:posOffset>
              </wp:positionV>
              <wp:extent cx="5454656" cy="468630"/>
              <wp:effectExtent l="0" t="0" r="0" b="7620"/>
              <wp:wrapNone/>
              <wp:docPr id="1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56" cy="468630"/>
                        <a:chOff x="0" y="137241"/>
                        <a:chExt cx="5454672" cy="468630"/>
                      </a:xfrm>
                    </wpg:grpSpPr>
                    <wps:wsp>
                      <wps:cNvPr id="2" name="TextBox 11"/>
                      <wps:cNvSpPr txBox="1"/>
                      <wps:spPr>
                        <a:xfrm>
                          <a:off x="0" y="137241"/>
                          <a:ext cx="2908944" cy="4686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B026B1E" w14:textId="77777777" w:rsidR="00463307" w:rsidRPr="00ED5D16" w:rsidRDefault="00463307" w:rsidP="00463307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3" name="TextBox 18"/>
                      <wps:cNvSpPr txBox="1"/>
                      <wps:spPr>
                        <a:xfrm>
                          <a:off x="3361706" y="163317"/>
                          <a:ext cx="2092966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A2294AD" w14:textId="77777777" w:rsidR="00463307" w:rsidRPr="00ED5D16" w:rsidRDefault="00463307" w:rsidP="00463307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4" name="Picture 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32ABBC4" id="_x0000_s1030" style="position:absolute;margin-left:0;margin-top:-2pt;width:429.5pt;height:36.9pt;z-index:251659264;mso-width-relative:margin;mso-height-relative:margin" coordorigin=",1372" coordsize="54546,46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31" type="#_x0000_t202" style="position:absolute;top:1372;width:29089;height:4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" filled="f" stroked="f">
                <v:textbox style="mso-fit-shape-to-text:t">
                  <w:txbxContent>
                    <w:p w14:paraId="6B026B1E" w14:textId="77777777" w:rsidR="00463307" w:rsidRPr="00ED5D16" w:rsidRDefault="00463307" w:rsidP="00463307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32" type="#_x0000_t202" style="position:absolute;left:33617;top:1633;width:20929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<v:textbox style="mso-fit-shape-to-text:t">
                  <w:txbxContent>
                    <w:p w14:paraId="2A2294AD" w14:textId="77777777" w:rsidR="00463307" w:rsidRPr="00ED5D16" w:rsidRDefault="00463307" w:rsidP="00463307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33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">
                <v:imagedata r:id="rId2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6713F" w14:textId="77777777" w:rsidR="00C32ED7" w:rsidRDefault="00C32ED7" w:rsidP="00A25F94">
      <w:r>
        <w:separator/>
      </w:r>
    </w:p>
  </w:footnote>
  <w:footnote w:type="continuationSeparator" w:id="0">
    <w:p w14:paraId="4E82F52A" w14:textId="77777777" w:rsidR="00C32ED7" w:rsidRDefault="00C32ED7" w:rsidP="00A25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E46CE" w14:textId="77777777" w:rsidR="00F63086" w:rsidRDefault="00F630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957411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02F6089D" w14:textId="2D774468" w:rsidR="004938D3" w:rsidRPr="004938D3" w:rsidRDefault="004938D3">
        <w:pPr>
          <w:pStyle w:val="Header"/>
          <w:jc w:val="right"/>
          <w:rPr>
            <w:rFonts w:ascii="TH SarabunIT๙" w:hAnsi="TH SarabunIT๙" w:cs="TH SarabunIT๙"/>
            <w:sz w:val="32"/>
            <w:szCs w:val="32"/>
          </w:rPr>
        </w:pPr>
        <w:r w:rsidRPr="004938D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938D3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4938D3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4938D3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4938D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63086">
          <w:rPr>
            <w:rFonts w:ascii="TH SarabunIT๙" w:hAnsi="TH SarabunIT๙" w:cs="TH SarabunIT๙"/>
            <w:noProof/>
            <w:sz w:val="32"/>
            <w:szCs w:val="32"/>
          </w:rPr>
          <w:t>98</w:t>
        </w:r>
        <w:r w:rsidRPr="004938D3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3B51985" w14:textId="77777777" w:rsidR="004D3B80" w:rsidRDefault="004D3B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634923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bookmarkStart w:id="0" w:name="_GoBack" w:displacedByCustomXml="prev"/>
      <w:bookmarkEnd w:id="0" w:displacedByCustomXml="prev"/>
      <w:p w14:paraId="77C50AC8" w14:textId="0C9259C0" w:rsidR="004938D3" w:rsidRPr="004938D3" w:rsidRDefault="004938D3">
        <w:pPr>
          <w:pStyle w:val="Header"/>
          <w:jc w:val="right"/>
          <w:rPr>
            <w:rFonts w:ascii="TH SarabunIT๙" w:hAnsi="TH SarabunIT๙" w:cs="TH SarabunIT๙"/>
            <w:sz w:val="32"/>
            <w:szCs w:val="32"/>
          </w:rPr>
        </w:pPr>
        <w:r w:rsidRPr="004938D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938D3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4938D3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4938D3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4938D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63086">
          <w:rPr>
            <w:rFonts w:ascii="TH SarabunIT๙" w:hAnsi="TH SarabunIT๙" w:cs="TH SarabunIT๙"/>
            <w:noProof/>
            <w:sz w:val="32"/>
            <w:szCs w:val="32"/>
          </w:rPr>
          <w:t>97</w:t>
        </w:r>
        <w:r w:rsidRPr="004938D3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5D3B9CA8" w14:textId="77777777" w:rsidR="004D3B80" w:rsidRDefault="004D3B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1.5pt;height:11.5pt" o:bullet="t">
        <v:imagedata r:id="rId1" o:title="mso9BE"/>
      </v:shape>
    </w:pict>
  </w:numPicBullet>
  <w:abstractNum w:abstractNumId="0" w15:restartNumberingAfterBreak="0">
    <w:nsid w:val="0C06773F"/>
    <w:multiLevelType w:val="hybridMultilevel"/>
    <w:tmpl w:val="F9584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026"/>
    <w:multiLevelType w:val="hybridMultilevel"/>
    <w:tmpl w:val="01CADEBE"/>
    <w:lvl w:ilvl="0" w:tplc="BCC68BA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D2E9A"/>
    <w:multiLevelType w:val="hybridMultilevel"/>
    <w:tmpl w:val="A6FA7554"/>
    <w:lvl w:ilvl="0" w:tplc="662E4A7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168B01E6"/>
    <w:multiLevelType w:val="multilevel"/>
    <w:tmpl w:val="E2A2FE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74852B8"/>
    <w:multiLevelType w:val="hybridMultilevel"/>
    <w:tmpl w:val="EF3EBA16"/>
    <w:lvl w:ilvl="0" w:tplc="9C980506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5" w15:restartNumberingAfterBreak="0">
    <w:nsid w:val="1A9C790B"/>
    <w:multiLevelType w:val="multilevel"/>
    <w:tmpl w:val="E2A2FE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EA67158"/>
    <w:multiLevelType w:val="hybridMultilevel"/>
    <w:tmpl w:val="3B7A38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93309"/>
    <w:multiLevelType w:val="hybridMultilevel"/>
    <w:tmpl w:val="2FA42D7C"/>
    <w:lvl w:ilvl="0" w:tplc="57F0FBF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230E0F18"/>
    <w:multiLevelType w:val="hybridMultilevel"/>
    <w:tmpl w:val="2848C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8649D"/>
    <w:multiLevelType w:val="hybridMultilevel"/>
    <w:tmpl w:val="A686E03C"/>
    <w:lvl w:ilvl="0" w:tplc="D98444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D924EB12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B462E"/>
    <w:multiLevelType w:val="hybridMultilevel"/>
    <w:tmpl w:val="0FD6D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04E4A"/>
    <w:multiLevelType w:val="hybridMultilevel"/>
    <w:tmpl w:val="B01000DC"/>
    <w:lvl w:ilvl="0" w:tplc="6E16CE3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E140F"/>
    <w:multiLevelType w:val="multilevel"/>
    <w:tmpl w:val="C91E2B8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0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695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655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1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1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575" w:hanging="1800"/>
      </w:pPr>
      <w:rPr>
        <w:rFonts w:hint="default"/>
        <w:b/>
      </w:rPr>
    </w:lvl>
  </w:abstractNum>
  <w:abstractNum w:abstractNumId="13" w15:restartNumberingAfterBreak="0">
    <w:nsid w:val="33B1434C"/>
    <w:multiLevelType w:val="hybridMultilevel"/>
    <w:tmpl w:val="1F7AEB96"/>
    <w:lvl w:ilvl="0" w:tplc="94BEE9B6">
      <w:start w:val="1"/>
      <w:numFmt w:val="bullet"/>
      <w:lvlText w:val="−"/>
      <w:lvlJc w:val="left"/>
      <w:pPr>
        <w:ind w:left="720" w:hanging="360"/>
      </w:pPr>
      <w:rPr>
        <w:rFonts w:ascii="TH SarabunPSK" w:hAnsi="TH SarabunPSK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D14593"/>
    <w:multiLevelType w:val="hybridMultilevel"/>
    <w:tmpl w:val="9BF444C2"/>
    <w:lvl w:ilvl="0" w:tplc="E99A6142">
      <w:start w:val="4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 w15:restartNumberingAfterBreak="0">
    <w:nsid w:val="47EC68C4"/>
    <w:multiLevelType w:val="hybridMultilevel"/>
    <w:tmpl w:val="F9584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F52DB"/>
    <w:multiLevelType w:val="hybridMultilevel"/>
    <w:tmpl w:val="CCDA7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74709"/>
    <w:multiLevelType w:val="hybridMultilevel"/>
    <w:tmpl w:val="BF721CDE"/>
    <w:lvl w:ilvl="0" w:tplc="436272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CE838A3"/>
    <w:multiLevelType w:val="hybridMultilevel"/>
    <w:tmpl w:val="F0824238"/>
    <w:lvl w:ilvl="0" w:tplc="63DA2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E671C"/>
    <w:multiLevelType w:val="hybridMultilevel"/>
    <w:tmpl w:val="09B6F47E"/>
    <w:lvl w:ilvl="0" w:tplc="F34E81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0341D5"/>
    <w:multiLevelType w:val="hybridMultilevel"/>
    <w:tmpl w:val="2848C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76719B"/>
    <w:multiLevelType w:val="hybridMultilevel"/>
    <w:tmpl w:val="0B9CC1BE"/>
    <w:lvl w:ilvl="0" w:tplc="A576480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2" w15:restartNumberingAfterBreak="0">
    <w:nsid w:val="5B91160F"/>
    <w:multiLevelType w:val="hybridMultilevel"/>
    <w:tmpl w:val="D1426A36"/>
    <w:lvl w:ilvl="0" w:tplc="4EA0A3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A230F9"/>
    <w:multiLevelType w:val="hybridMultilevel"/>
    <w:tmpl w:val="EF3EBA16"/>
    <w:lvl w:ilvl="0" w:tplc="9C980506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4" w15:restartNumberingAfterBreak="0">
    <w:nsid w:val="5ED73356"/>
    <w:multiLevelType w:val="hybridMultilevel"/>
    <w:tmpl w:val="E1982C72"/>
    <w:lvl w:ilvl="0" w:tplc="6C66F45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1F718F"/>
    <w:multiLevelType w:val="hybridMultilevel"/>
    <w:tmpl w:val="2FA42D7C"/>
    <w:lvl w:ilvl="0" w:tplc="57F0FBF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65D61410"/>
    <w:multiLevelType w:val="hybridMultilevel"/>
    <w:tmpl w:val="51CED0CC"/>
    <w:lvl w:ilvl="0" w:tplc="86AE619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7" w15:restartNumberingAfterBreak="0">
    <w:nsid w:val="6ACF58B3"/>
    <w:multiLevelType w:val="hybridMultilevel"/>
    <w:tmpl w:val="1C4E3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4A1336"/>
    <w:multiLevelType w:val="hybridMultilevel"/>
    <w:tmpl w:val="7F0A211A"/>
    <w:lvl w:ilvl="0" w:tplc="4E240EE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A5B88"/>
    <w:multiLevelType w:val="hybridMultilevel"/>
    <w:tmpl w:val="398622D0"/>
    <w:lvl w:ilvl="0" w:tplc="E8B2933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8BE5AEE"/>
    <w:multiLevelType w:val="hybridMultilevel"/>
    <w:tmpl w:val="5992A552"/>
    <w:lvl w:ilvl="0" w:tplc="E28221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B77E7"/>
    <w:multiLevelType w:val="hybridMultilevel"/>
    <w:tmpl w:val="401CCA1C"/>
    <w:lvl w:ilvl="0" w:tplc="6C08D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53416"/>
    <w:multiLevelType w:val="hybridMultilevel"/>
    <w:tmpl w:val="9B105068"/>
    <w:lvl w:ilvl="0" w:tplc="08CE28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B814E4"/>
    <w:multiLevelType w:val="hybridMultilevel"/>
    <w:tmpl w:val="28606D9A"/>
    <w:lvl w:ilvl="0" w:tplc="D2CEDF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27"/>
  </w:num>
  <w:num w:numId="4">
    <w:abstractNumId w:val="24"/>
  </w:num>
  <w:num w:numId="5">
    <w:abstractNumId w:val="32"/>
  </w:num>
  <w:num w:numId="6">
    <w:abstractNumId w:val="11"/>
  </w:num>
  <w:num w:numId="7">
    <w:abstractNumId w:val="20"/>
  </w:num>
  <w:num w:numId="8">
    <w:abstractNumId w:val="22"/>
  </w:num>
  <w:num w:numId="9">
    <w:abstractNumId w:val="33"/>
  </w:num>
  <w:num w:numId="10">
    <w:abstractNumId w:val="15"/>
  </w:num>
  <w:num w:numId="11">
    <w:abstractNumId w:val="10"/>
  </w:num>
  <w:num w:numId="12">
    <w:abstractNumId w:val="28"/>
  </w:num>
  <w:num w:numId="13">
    <w:abstractNumId w:val="16"/>
  </w:num>
  <w:num w:numId="14">
    <w:abstractNumId w:val="30"/>
  </w:num>
  <w:num w:numId="15">
    <w:abstractNumId w:val="6"/>
  </w:num>
  <w:num w:numId="16">
    <w:abstractNumId w:val="0"/>
  </w:num>
  <w:num w:numId="17">
    <w:abstractNumId w:val="18"/>
  </w:num>
  <w:num w:numId="18">
    <w:abstractNumId w:val="13"/>
  </w:num>
  <w:num w:numId="19">
    <w:abstractNumId w:val="29"/>
  </w:num>
  <w:num w:numId="20">
    <w:abstractNumId w:val="9"/>
  </w:num>
  <w:num w:numId="21">
    <w:abstractNumId w:val="31"/>
  </w:num>
  <w:num w:numId="22">
    <w:abstractNumId w:val="14"/>
  </w:num>
  <w:num w:numId="23">
    <w:abstractNumId w:val="21"/>
  </w:num>
  <w:num w:numId="24">
    <w:abstractNumId w:val="7"/>
  </w:num>
  <w:num w:numId="25">
    <w:abstractNumId w:val="25"/>
  </w:num>
  <w:num w:numId="26">
    <w:abstractNumId w:val="1"/>
  </w:num>
  <w:num w:numId="27">
    <w:abstractNumId w:val="2"/>
  </w:num>
  <w:num w:numId="28">
    <w:abstractNumId w:val="17"/>
  </w:num>
  <w:num w:numId="29">
    <w:abstractNumId w:val="3"/>
  </w:num>
  <w:num w:numId="30">
    <w:abstractNumId w:val="5"/>
  </w:num>
  <w:num w:numId="31">
    <w:abstractNumId w:val="26"/>
  </w:num>
  <w:num w:numId="32">
    <w:abstractNumId w:val="19"/>
  </w:num>
  <w:num w:numId="33">
    <w:abstractNumId w:val="23"/>
  </w:num>
  <w:num w:numId="34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GrammaticalErrors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AAA"/>
    <w:rsid w:val="000010FD"/>
    <w:rsid w:val="00001556"/>
    <w:rsid w:val="00001B95"/>
    <w:rsid w:val="00002417"/>
    <w:rsid w:val="00003386"/>
    <w:rsid w:val="0000354F"/>
    <w:rsid w:val="0000470B"/>
    <w:rsid w:val="00006664"/>
    <w:rsid w:val="00006DAA"/>
    <w:rsid w:val="000074CB"/>
    <w:rsid w:val="00007D7D"/>
    <w:rsid w:val="000108B4"/>
    <w:rsid w:val="00011F9E"/>
    <w:rsid w:val="000135D0"/>
    <w:rsid w:val="00013B6C"/>
    <w:rsid w:val="00014474"/>
    <w:rsid w:val="00014C45"/>
    <w:rsid w:val="00014EBC"/>
    <w:rsid w:val="00016349"/>
    <w:rsid w:val="000223B9"/>
    <w:rsid w:val="0002240C"/>
    <w:rsid w:val="00023ED4"/>
    <w:rsid w:val="000259F6"/>
    <w:rsid w:val="0002786C"/>
    <w:rsid w:val="00033057"/>
    <w:rsid w:val="00033A18"/>
    <w:rsid w:val="00033B36"/>
    <w:rsid w:val="000372BF"/>
    <w:rsid w:val="000401F3"/>
    <w:rsid w:val="00040400"/>
    <w:rsid w:val="000408C0"/>
    <w:rsid w:val="00042596"/>
    <w:rsid w:val="0004285B"/>
    <w:rsid w:val="000445A4"/>
    <w:rsid w:val="00044946"/>
    <w:rsid w:val="000458B2"/>
    <w:rsid w:val="0004741B"/>
    <w:rsid w:val="00047733"/>
    <w:rsid w:val="00047F2F"/>
    <w:rsid w:val="00050A67"/>
    <w:rsid w:val="000536CF"/>
    <w:rsid w:val="0005456F"/>
    <w:rsid w:val="00054A3C"/>
    <w:rsid w:val="00056529"/>
    <w:rsid w:val="000569E2"/>
    <w:rsid w:val="00056C4C"/>
    <w:rsid w:val="00057D30"/>
    <w:rsid w:val="000605D6"/>
    <w:rsid w:val="00060D56"/>
    <w:rsid w:val="000611BC"/>
    <w:rsid w:val="000615F4"/>
    <w:rsid w:val="00061F19"/>
    <w:rsid w:val="0006396F"/>
    <w:rsid w:val="00066833"/>
    <w:rsid w:val="00067877"/>
    <w:rsid w:val="00070FCE"/>
    <w:rsid w:val="00072291"/>
    <w:rsid w:val="000728C6"/>
    <w:rsid w:val="00072B31"/>
    <w:rsid w:val="000731B6"/>
    <w:rsid w:val="000733BD"/>
    <w:rsid w:val="000749D4"/>
    <w:rsid w:val="000755A5"/>
    <w:rsid w:val="00075797"/>
    <w:rsid w:val="000763FD"/>
    <w:rsid w:val="000768D1"/>
    <w:rsid w:val="00076A6F"/>
    <w:rsid w:val="00076F01"/>
    <w:rsid w:val="00082FA3"/>
    <w:rsid w:val="00083058"/>
    <w:rsid w:val="00085BF7"/>
    <w:rsid w:val="00085C67"/>
    <w:rsid w:val="000914BA"/>
    <w:rsid w:val="00091D75"/>
    <w:rsid w:val="00093D7D"/>
    <w:rsid w:val="000954CA"/>
    <w:rsid w:val="000964B3"/>
    <w:rsid w:val="000966A1"/>
    <w:rsid w:val="0009694A"/>
    <w:rsid w:val="00097450"/>
    <w:rsid w:val="00097EAE"/>
    <w:rsid w:val="000A2D2E"/>
    <w:rsid w:val="000A33A4"/>
    <w:rsid w:val="000A3D0B"/>
    <w:rsid w:val="000A3FB8"/>
    <w:rsid w:val="000A4111"/>
    <w:rsid w:val="000A4DD0"/>
    <w:rsid w:val="000A52ED"/>
    <w:rsid w:val="000A57EE"/>
    <w:rsid w:val="000A71BA"/>
    <w:rsid w:val="000A73A0"/>
    <w:rsid w:val="000A7C48"/>
    <w:rsid w:val="000B0042"/>
    <w:rsid w:val="000B0067"/>
    <w:rsid w:val="000B25D1"/>
    <w:rsid w:val="000B2A7D"/>
    <w:rsid w:val="000B312D"/>
    <w:rsid w:val="000B3652"/>
    <w:rsid w:val="000B48F1"/>
    <w:rsid w:val="000B663F"/>
    <w:rsid w:val="000B67ED"/>
    <w:rsid w:val="000B7593"/>
    <w:rsid w:val="000C1F58"/>
    <w:rsid w:val="000C24EE"/>
    <w:rsid w:val="000C4505"/>
    <w:rsid w:val="000C4700"/>
    <w:rsid w:val="000C63D3"/>
    <w:rsid w:val="000C7E0B"/>
    <w:rsid w:val="000D0078"/>
    <w:rsid w:val="000D10CF"/>
    <w:rsid w:val="000D2785"/>
    <w:rsid w:val="000D2F29"/>
    <w:rsid w:val="000D35FD"/>
    <w:rsid w:val="000D3CC9"/>
    <w:rsid w:val="000D4512"/>
    <w:rsid w:val="000D5664"/>
    <w:rsid w:val="000D5DFE"/>
    <w:rsid w:val="000D669F"/>
    <w:rsid w:val="000D7419"/>
    <w:rsid w:val="000D7B41"/>
    <w:rsid w:val="000E040C"/>
    <w:rsid w:val="000E0DD7"/>
    <w:rsid w:val="000E1202"/>
    <w:rsid w:val="000E25ED"/>
    <w:rsid w:val="000E55FB"/>
    <w:rsid w:val="000E6178"/>
    <w:rsid w:val="000E76B1"/>
    <w:rsid w:val="000E793F"/>
    <w:rsid w:val="000F1542"/>
    <w:rsid w:val="000F1B5A"/>
    <w:rsid w:val="000F2918"/>
    <w:rsid w:val="000F2BD2"/>
    <w:rsid w:val="000F30D3"/>
    <w:rsid w:val="000F35E5"/>
    <w:rsid w:val="000F55F1"/>
    <w:rsid w:val="000F59C5"/>
    <w:rsid w:val="000F5A11"/>
    <w:rsid w:val="000F6BCF"/>
    <w:rsid w:val="0010010C"/>
    <w:rsid w:val="00100640"/>
    <w:rsid w:val="001018F1"/>
    <w:rsid w:val="001029B0"/>
    <w:rsid w:val="00103E4D"/>
    <w:rsid w:val="00106686"/>
    <w:rsid w:val="00106EDB"/>
    <w:rsid w:val="00110203"/>
    <w:rsid w:val="00110303"/>
    <w:rsid w:val="00111312"/>
    <w:rsid w:val="00112350"/>
    <w:rsid w:val="0011272B"/>
    <w:rsid w:val="00112753"/>
    <w:rsid w:val="00112A11"/>
    <w:rsid w:val="00112C91"/>
    <w:rsid w:val="00112E79"/>
    <w:rsid w:val="00112E91"/>
    <w:rsid w:val="001135B8"/>
    <w:rsid w:val="00114D1B"/>
    <w:rsid w:val="0011508F"/>
    <w:rsid w:val="0011561C"/>
    <w:rsid w:val="0011676B"/>
    <w:rsid w:val="00117C2E"/>
    <w:rsid w:val="00117DC6"/>
    <w:rsid w:val="00120166"/>
    <w:rsid w:val="0012039A"/>
    <w:rsid w:val="001206B0"/>
    <w:rsid w:val="001255E7"/>
    <w:rsid w:val="00126BFA"/>
    <w:rsid w:val="00127FED"/>
    <w:rsid w:val="00130D32"/>
    <w:rsid w:val="00131EEF"/>
    <w:rsid w:val="001320AA"/>
    <w:rsid w:val="001344C8"/>
    <w:rsid w:val="00134744"/>
    <w:rsid w:val="0014111D"/>
    <w:rsid w:val="0014112A"/>
    <w:rsid w:val="00141B50"/>
    <w:rsid w:val="00142C33"/>
    <w:rsid w:val="00142DC4"/>
    <w:rsid w:val="00142EA9"/>
    <w:rsid w:val="00143F99"/>
    <w:rsid w:val="0014515E"/>
    <w:rsid w:val="0014533F"/>
    <w:rsid w:val="001472C5"/>
    <w:rsid w:val="00147F05"/>
    <w:rsid w:val="00150164"/>
    <w:rsid w:val="0015106D"/>
    <w:rsid w:val="00151F9F"/>
    <w:rsid w:val="00152CC3"/>
    <w:rsid w:val="00153629"/>
    <w:rsid w:val="00153E61"/>
    <w:rsid w:val="001556BD"/>
    <w:rsid w:val="00155BE6"/>
    <w:rsid w:val="00156E9C"/>
    <w:rsid w:val="001577E2"/>
    <w:rsid w:val="00161574"/>
    <w:rsid w:val="001647DE"/>
    <w:rsid w:val="00165192"/>
    <w:rsid w:val="001658A0"/>
    <w:rsid w:val="001715BF"/>
    <w:rsid w:val="00172975"/>
    <w:rsid w:val="00173C57"/>
    <w:rsid w:val="001759FC"/>
    <w:rsid w:val="00175AAE"/>
    <w:rsid w:val="0017737C"/>
    <w:rsid w:val="00177B67"/>
    <w:rsid w:val="00177F69"/>
    <w:rsid w:val="00177FBB"/>
    <w:rsid w:val="001831E2"/>
    <w:rsid w:val="00183332"/>
    <w:rsid w:val="001844E2"/>
    <w:rsid w:val="00185128"/>
    <w:rsid w:val="001854CA"/>
    <w:rsid w:val="00185803"/>
    <w:rsid w:val="00190681"/>
    <w:rsid w:val="00190EEB"/>
    <w:rsid w:val="001913D7"/>
    <w:rsid w:val="001919C0"/>
    <w:rsid w:val="00191CC2"/>
    <w:rsid w:val="0019368A"/>
    <w:rsid w:val="0019398E"/>
    <w:rsid w:val="00195338"/>
    <w:rsid w:val="0019656A"/>
    <w:rsid w:val="001968A7"/>
    <w:rsid w:val="001968D0"/>
    <w:rsid w:val="001A0AC7"/>
    <w:rsid w:val="001A1D11"/>
    <w:rsid w:val="001A2764"/>
    <w:rsid w:val="001A3CE7"/>
    <w:rsid w:val="001A4814"/>
    <w:rsid w:val="001A4E1F"/>
    <w:rsid w:val="001A5022"/>
    <w:rsid w:val="001A76CD"/>
    <w:rsid w:val="001A7B8E"/>
    <w:rsid w:val="001A7D4C"/>
    <w:rsid w:val="001B0009"/>
    <w:rsid w:val="001B0CEA"/>
    <w:rsid w:val="001B177D"/>
    <w:rsid w:val="001B2078"/>
    <w:rsid w:val="001B3116"/>
    <w:rsid w:val="001B34AD"/>
    <w:rsid w:val="001B3682"/>
    <w:rsid w:val="001B39F4"/>
    <w:rsid w:val="001B53A5"/>
    <w:rsid w:val="001B78C1"/>
    <w:rsid w:val="001B7AB2"/>
    <w:rsid w:val="001B7C98"/>
    <w:rsid w:val="001C175F"/>
    <w:rsid w:val="001C1C4C"/>
    <w:rsid w:val="001C2DBD"/>
    <w:rsid w:val="001C3414"/>
    <w:rsid w:val="001C35E4"/>
    <w:rsid w:val="001C39FE"/>
    <w:rsid w:val="001C45C7"/>
    <w:rsid w:val="001C5281"/>
    <w:rsid w:val="001C5769"/>
    <w:rsid w:val="001C5BDC"/>
    <w:rsid w:val="001C5D21"/>
    <w:rsid w:val="001C7392"/>
    <w:rsid w:val="001C78A3"/>
    <w:rsid w:val="001D0905"/>
    <w:rsid w:val="001D1B5E"/>
    <w:rsid w:val="001D219B"/>
    <w:rsid w:val="001D28D9"/>
    <w:rsid w:val="001D315F"/>
    <w:rsid w:val="001D3E7C"/>
    <w:rsid w:val="001D4062"/>
    <w:rsid w:val="001D40D7"/>
    <w:rsid w:val="001D4551"/>
    <w:rsid w:val="001D52E7"/>
    <w:rsid w:val="001D64B3"/>
    <w:rsid w:val="001D677F"/>
    <w:rsid w:val="001D692F"/>
    <w:rsid w:val="001D6F9B"/>
    <w:rsid w:val="001E045C"/>
    <w:rsid w:val="001E04A1"/>
    <w:rsid w:val="001E203E"/>
    <w:rsid w:val="001E32C9"/>
    <w:rsid w:val="001E375A"/>
    <w:rsid w:val="001E4BEB"/>
    <w:rsid w:val="001E538F"/>
    <w:rsid w:val="001F0A09"/>
    <w:rsid w:val="001F15D6"/>
    <w:rsid w:val="001F2232"/>
    <w:rsid w:val="001F39A8"/>
    <w:rsid w:val="001F3BD0"/>
    <w:rsid w:val="001F3CF0"/>
    <w:rsid w:val="001F3F33"/>
    <w:rsid w:val="001F66B4"/>
    <w:rsid w:val="001F7BD6"/>
    <w:rsid w:val="002002E5"/>
    <w:rsid w:val="00201B19"/>
    <w:rsid w:val="0020310E"/>
    <w:rsid w:val="0020352C"/>
    <w:rsid w:val="00205813"/>
    <w:rsid w:val="002059DD"/>
    <w:rsid w:val="00206BFC"/>
    <w:rsid w:val="002078AD"/>
    <w:rsid w:val="002111E5"/>
    <w:rsid w:val="00211231"/>
    <w:rsid w:val="0021312D"/>
    <w:rsid w:val="0021373A"/>
    <w:rsid w:val="00214966"/>
    <w:rsid w:val="00214AAB"/>
    <w:rsid w:val="00215B01"/>
    <w:rsid w:val="00216731"/>
    <w:rsid w:val="00216B7B"/>
    <w:rsid w:val="00216D22"/>
    <w:rsid w:val="002170D7"/>
    <w:rsid w:val="00217A1C"/>
    <w:rsid w:val="00220A01"/>
    <w:rsid w:val="00220D0A"/>
    <w:rsid w:val="002212B2"/>
    <w:rsid w:val="0022205A"/>
    <w:rsid w:val="00222944"/>
    <w:rsid w:val="00225773"/>
    <w:rsid w:val="002265FB"/>
    <w:rsid w:val="00226B13"/>
    <w:rsid w:val="00226F00"/>
    <w:rsid w:val="00230634"/>
    <w:rsid w:val="00231B26"/>
    <w:rsid w:val="00233DB2"/>
    <w:rsid w:val="002344A9"/>
    <w:rsid w:val="002349E7"/>
    <w:rsid w:val="002363E1"/>
    <w:rsid w:val="002369B0"/>
    <w:rsid w:val="002376B3"/>
    <w:rsid w:val="0024027F"/>
    <w:rsid w:val="0024114F"/>
    <w:rsid w:val="002411F7"/>
    <w:rsid w:val="00242601"/>
    <w:rsid w:val="002441AE"/>
    <w:rsid w:val="00246456"/>
    <w:rsid w:val="00246BEF"/>
    <w:rsid w:val="00247CE8"/>
    <w:rsid w:val="002518AE"/>
    <w:rsid w:val="00251C78"/>
    <w:rsid w:val="00252C17"/>
    <w:rsid w:val="00252CA6"/>
    <w:rsid w:val="00253275"/>
    <w:rsid w:val="00253916"/>
    <w:rsid w:val="00253AB8"/>
    <w:rsid w:val="00253F18"/>
    <w:rsid w:val="002550EE"/>
    <w:rsid w:val="00256891"/>
    <w:rsid w:val="00256CFA"/>
    <w:rsid w:val="0025799E"/>
    <w:rsid w:val="00257BD0"/>
    <w:rsid w:val="002609D9"/>
    <w:rsid w:val="002613A0"/>
    <w:rsid w:val="00262610"/>
    <w:rsid w:val="00262678"/>
    <w:rsid w:val="00262CEB"/>
    <w:rsid w:val="002633A2"/>
    <w:rsid w:val="00266526"/>
    <w:rsid w:val="00266879"/>
    <w:rsid w:val="0026733A"/>
    <w:rsid w:val="00267898"/>
    <w:rsid w:val="00270AA5"/>
    <w:rsid w:val="00271AB7"/>
    <w:rsid w:val="00272049"/>
    <w:rsid w:val="00272A75"/>
    <w:rsid w:val="0027357B"/>
    <w:rsid w:val="002738C9"/>
    <w:rsid w:val="00275376"/>
    <w:rsid w:val="00275A7E"/>
    <w:rsid w:val="00275E82"/>
    <w:rsid w:val="0027601E"/>
    <w:rsid w:val="0027660A"/>
    <w:rsid w:val="00280277"/>
    <w:rsid w:val="00280B72"/>
    <w:rsid w:val="00281FCA"/>
    <w:rsid w:val="002822B6"/>
    <w:rsid w:val="00283B27"/>
    <w:rsid w:val="00285361"/>
    <w:rsid w:val="00285783"/>
    <w:rsid w:val="002858DC"/>
    <w:rsid w:val="00287279"/>
    <w:rsid w:val="0028794F"/>
    <w:rsid w:val="002900F5"/>
    <w:rsid w:val="00290884"/>
    <w:rsid w:val="00290C94"/>
    <w:rsid w:val="00291008"/>
    <w:rsid w:val="002927AA"/>
    <w:rsid w:val="00293462"/>
    <w:rsid w:val="00294948"/>
    <w:rsid w:val="002A00CF"/>
    <w:rsid w:val="002A2700"/>
    <w:rsid w:val="002A2CBE"/>
    <w:rsid w:val="002A3526"/>
    <w:rsid w:val="002A3ACE"/>
    <w:rsid w:val="002A65F3"/>
    <w:rsid w:val="002A7CCC"/>
    <w:rsid w:val="002B09D1"/>
    <w:rsid w:val="002B1732"/>
    <w:rsid w:val="002B177C"/>
    <w:rsid w:val="002B2BB7"/>
    <w:rsid w:val="002B2D4C"/>
    <w:rsid w:val="002B339F"/>
    <w:rsid w:val="002B37B7"/>
    <w:rsid w:val="002B437A"/>
    <w:rsid w:val="002B4ED1"/>
    <w:rsid w:val="002B5ECE"/>
    <w:rsid w:val="002B6887"/>
    <w:rsid w:val="002C093C"/>
    <w:rsid w:val="002C0EB4"/>
    <w:rsid w:val="002C223C"/>
    <w:rsid w:val="002C37AF"/>
    <w:rsid w:val="002C3862"/>
    <w:rsid w:val="002C4481"/>
    <w:rsid w:val="002C4A59"/>
    <w:rsid w:val="002C4B51"/>
    <w:rsid w:val="002C50C4"/>
    <w:rsid w:val="002D2227"/>
    <w:rsid w:val="002D27D8"/>
    <w:rsid w:val="002D2B03"/>
    <w:rsid w:val="002D3F3E"/>
    <w:rsid w:val="002D4259"/>
    <w:rsid w:val="002D51DF"/>
    <w:rsid w:val="002D5348"/>
    <w:rsid w:val="002D5BCE"/>
    <w:rsid w:val="002D63F1"/>
    <w:rsid w:val="002D6718"/>
    <w:rsid w:val="002D68AD"/>
    <w:rsid w:val="002D6BCB"/>
    <w:rsid w:val="002E104E"/>
    <w:rsid w:val="002E15C5"/>
    <w:rsid w:val="002E189E"/>
    <w:rsid w:val="002E1E9F"/>
    <w:rsid w:val="002E1F39"/>
    <w:rsid w:val="002E2440"/>
    <w:rsid w:val="002E2666"/>
    <w:rsid w:val="002E28C3"/>
    <w:rsid w:val="002E3D51"/>
    <w:rsid w:val="002E4900"/>
    <w:rsid w:val="002E4CC3"/>
    <w:rsid w:val="002E5F3E"/>
    <w:rsid w:val="002E64FA"/>
    <w:rsid w:val="002E7E98"/>
    <w:rsid w:val="002F08B9"/>
    <w:rsid w:val="002F090B"/>
    <w:rsid w:val="002F2E05"/>
    <w:rsid w:val="002F3716"/>
    <w:rsid w:val="002F5986"/>
    <w:rsid w:val="002F653A"/>
    <w:rsid w:val="003005CF"/>
    <w:rsid w:val="0030140D"/>
    <w:rsid w:val="00301DB0"/>
    <w:rsid w:val="003025C0"/>
    <w:rsid w:val="00302A20"/>
    <w:rsid w:val="00302AB7"/>
    <w:rsid w:val="0030532D"/>
    <w:rsid w:val="00306BEB"/>
    <w:rsid w:val="00307B0B"/>
    <w:rsid w:val="003105CC"/>
    <w:rsid w:val="00310D2C"/>
    <w:rsid w:val="0031363D"/>
    <w:rsid w:val="00313CC6"/>
    <w:rsid w:val="0031432A"/>
    <w:rsid w:val="00314804"/>
    <w:rsid w:val="00315989"/>
    <w:rsid w:val="00316053"/>
    <w:rsid w:val="00316664"/>
    <w:rsid w:val="00316853"/>
    <w:rsid w:val="0031739C"/>
    <w:rsid w:val="00317DCF"/>
    <w:rsid w:val="00317FC4"/>
    <w:rsid w:val="0032053A"/>
    <w:rsid w:val="00321D32"/>
    <w:rsid w:val="00322ADE"/>
    <w:rsid w:val="003274CD"/>
    <w:rsid w:val="00327D65"/>
    <w:rsid w:val="00327E65"/>
    <w:rsid w:val="00330E43"/>
    <w:rsid w:val="00332C51"/>
    <w:rsid w:val="00332E68"/>
    <w:rsid w:val="00333641"/>
    <w:rsid w:val="00333728"/>
    <w:rsid w:val="0033491F"/>
    <w:rsid w:val="0033508E"/>
    <w:rsid w:val="00335CAF"/>
    <w:rsid w:val="00337818"/>
    <w:rsid w:val="00342A6E"/>
    <w:rsid w:val="00343A23"/>
    <w:rsid w:val="003475A7"/>
    <w:rsid w:val="0034777E"/>
    <w:rsid w:val="003500F7"/>
    <w:rsid w:val="00350CB6"/>
    <w:rsid w:val="0035271E"/>
    <w:rsid w:val="003527BE"/>
    <w:rsid w:val="00352E87"/>
    <w:rsid w:val="0035373E"/>
    <w:rsid w:val="003542D8"/>
    <w:rsid w:val="00354A07"/>
    <w:rsid w:val="003555C2"/>
    <w:rsid w:val="00355D63"/>
    <w:rsid w:val="0036184B"/>
    <w:rsid w:val="003639C0"/>
    <w:rsid w:val="003639E8"/>
    <w:rsid w:val="00363F54"/>
    <w:rsid w:val="00364CA0"/>
    <w:rsid w:val="00365467"/>
    <w:rsid w:val="003665B2"/>
    <w:rsid w:val="003673DD"/>
    <w:rsid w:val="00367ED2"/>
    <w:rsid w:val="00370AEB"/>
    <w:rsid w:val="00371ABD"/>
    <w:rsid w:val="00373133"/>
    <w:rsid w:val="00373871"/>
    <w:rsid w:val="003741CF"/>
    <w:rsid w:val="003743D6"/>
    <w:rsid w:val="0037480D"/>
    <w:rsid w:val="00375738"/>
    <w:rsid w:val="00375DD1"/>
    <w:rsid w:val="00377EE1"/>
    <w:rsid w:val="003815FB"/>
    <w:rsid w:val="00383495"/>
    <w:rsid w:val="00383589"/>
    <w:rsid w:val="00384253"/>
    <w:rsid w:val="0038673A"/>
    <w:rsid w:val="00387457"/>
    <w:rsid w:val="003905DD"/>
    <w:rsid w:val="003912D8"/>
    <w:rsid w:val="00391483"/>
    <w:rsid w:val="00393F8D"/>
    <w:rsid w:val="003962F8"/>
    <w:rsid w:val="00397721"/>
    <w:rsid w:val="003A08F4"/>
    <w:rsid w:val="003A1149"/>
    <w:rsid w:val="003A2CBF"/>
    <w:rsid w:val="003A314A"/>
    <w:rsid w:val="003A49F3"/>
    <w:rsid w:val="003A4B5A"/>
    <w:rsid w:val="003A4EFC"/>
    <w:rsid w:val="003A5A18"/>
    <w:rsid w:val="003A76D9"/>
    <w:rsid w:val="003B0FCC"/>
    <w:rsid w:val="003B101C"/>
    <w:rsid w:val="003B21F6"/>
    <w:rsid w:val="003B239B"/>
    <w:rsid w:val="003B41F4"/>
    <w:rsid w:val="003B49C0"/>
    <w:rsid w:val="003B4C57"/>
    <w:rsid w:val="003B4CEE"/>
    <w:rsid w:val="003B4D86"/>
    <w:rsid w:val="003B6DD4"/>
    <w:rsid w:val="003B7589"/>
    <w:rsid w:val="003B75C9"/>
    <w:rsid w:val="003C0232"/>
    <w:rsid w:val="003C2F45"/>
    <w:rsid w:val="003C418D"/>
    <w:rsid w:val="003C484D"/>
    <w:rsid w:val="003C56FE"/>
    <w:rsid w:val="003C62C4"/>
    <w:rsid w:val="003C77C8"/>
    <w:rsid w:val="003C7B4F"/>
    <w:rsid w:val="003C7DDA"/>
    <w:rsid w:val="003C7F39"/>
    <w:rsid w:val="003D2D39"/>
    <w:rsid w:val="003D3D89"/>
    <w:rsid w:val="003D44E1"/>
    <w:rsid w:val="003D5F42"/>
    <w:rsid w:val="003D6DEB"/>
    <w:rsid w:val="003E0396"/>
    <w:rsid w:val="003E0ED9"/>
    <w:rsid w:val="003E176D"/>
    <w:rsid w:val="003E2906"/>
    <w:rsid w:val="003E2931"/>
    <w:rsid w:val="003E34F6"/>
    <w:rsid w:val="003E40E3"/>
    <w:rsid w:val="003E4A6F"/>
    <w:rsid w:val="003E5DD1"/>
    <w:rsid w:val="003E6CE6"/>
    <w:rsid w:val="003E6F13"/>
    <w:rsid w:val="003F04C4"/>
    <w:rsid w:val="003F119F"/>
    <w:rsid w:val="003F392C"/>
    <w:rsid w:val="003F6AF9"/>
    <w:rsid w:val="003F7357"/>
    <w:rsid w:val="003F77A9"/>
    <w:rsid w:val="003F7D97"/>
    <w:rsid w:val="003F7FCA"/>
    <w:rsid w:val="0040072B"/>
    <w:rsid w:val="004012F1"/>
    <w:rsid w:val="0040186D"/>
    <w:rsid w:val="00401C8B"/>
    <w:rsid w:val="00402B22"/>
    <w:rsid w:val="00402CDC"/>
    <w:rsid w:val="00403399"/>
    <w:rsid w:val="00407A2E"/>
    <w:rsid w:val="004105F9"/>
    <w:rsid w:val="00411280"/>
    <w:rsid w:val="00413977"/>
    <w:rsid w:val="00413BD2"/>
    <w:rsid w:val="00415444"/>
    <w:rsid w:val="00416BAE"/>
    <w:rsid w:val="00416D48"/>
    <w:rsid w:val="004171AC"/>
    <w:rsid w:val="00421372"/>
    <w:rsid w:val="0042294B"/>
    <w:rsid w:val="0042397F"/>
    <w:rsid w:val="0042709B"/>
    <w:rsid w:val="00427847"/>
    <w:rsid w:val="004304AD"/>
    <w:rsid w:val="004304BE"/>
    <w:rsid w:val="00430E08"/>
    <w:rsid w:val="004315B8"/>
    <w:rsid w:val="00431792"/>
    <w:rsid w:val="00431CA5"/>
    <w:rsid w:val="004324C9"/>
    <w:rsid w:val="00432C98"/>
    <w:rsid w:val="004355B8"/>
    <w:rsid w:val="004377AA"/>
    <w:rsid w:val="00440504"/>
    <w:rsid w:val="0044263B"/>
    <w:rsid w:val="00442E44"/>
    <w:rsid w:val="00442EBF"/>
    <w:rsid w:val="004430F1"/>
    <w:rsid w:val="004445B4"/>
    <w:rsid w:val="00444631"/>
    <w:rsid w:val="00444FD8"/>
    <w:rsid w:val="00445DAE"/>
    <w:rsid w:val="0044612F"/>
    <w:rsid w:val="004470C5"/>
    <w:rsid w:val="004472BB"/>
    <w:rsid w:val="00450460"/>
    <w:rsid w:val="00452C04"/>
    <w:rsid w:val="0045313C"/>
    <w:rsid w:val="00455942"/>
    <w:rsid w:val="00455ACC"/>
    <w:rsid w:val="0045603B"/>
    <w:rsid w:val="00460587"/>
    <w:rsid w:val="0046096D"/>
    <w:rsid w:val="00461C7D"/>
    <w:rsid w:val="00462BF4"/>
    <w:rsid w:val="00462E2A"/>
    <w:rsid w:val="00463097"/>
    <w:rsid w:val="00463307"/>
    <w:rsid w:val="0046361F"/>
    <w:rsid w:val="00463A7B"/>
    <w:rsid w:val="00463B1D"/>
    <w:rsid w:val="00463DC6"/>
    <w:rsid w:val="0046505B"/>
    <w:rsid w:val="00465409"/>
    <w:rsid w:val="00465B6F"/>
    <w:rsid w:val="00465E0E"/>
    <w:rsid w:val="00466917"/>
    <w:rsid w:val="00466D27"/>
    <w:rsid w:val="00470268"/>
    <w:rsid w:val="00471080"/>
    <w:rsid w:val="00471B6E"/>
    <w:rsid w:val="004729EA"/>
    <w:rsid w:val="00473608"/>
    <w:rsid w:val="00473B3A"/>
    <w:rsid w:val="00474797"/>
    <w:rsid w:val="00475596"/>
    <w:rsid w:val="00475BB3"/>
    <w:rsid w:val="00476475"/>
    <w:rsid w:val="00476F50"/>
    <w:rsid w:val="00477782"/>
    <w:rsid w:val="00477C40"/>
    <w:rsid w:val="00481D43"/>
    <w:rsid w:val="0048224F"/>
    <w:rsid w:val="0048344F"/>
    <w:rsid w:val="00485194"/>
    <w:rsid w:val="00485EFA"/>
    <w:rsid w:val="004861DB"/>
    <w:rsid w:val="004865DB"/>
    <w:rsid w:val="004879AE"/>
    <w:rsid w:val="004938D3"/>
    <w:rsid w:val="0049546E"/>
    <w:rsid w:val="0049657E"/>
    <w:rsid w:val="0049754B"/>
    <w:rsid w:val="004A05F0"/>
    <w:rsid w:val="004A0665"/>
    <w:rsid w:val="004A181A"/>
    <w:rsid w:val="004A2C62"/>
    <w:rsid w:val="004A2E0E"/>
    <w:rsid w:val="004A3531"/>
    <w:rsid w:val="004A417B"/>
    <w:rsid w:val="004A4F18"/>
    <w:rsid w:val="004A50BE"/>
    <w:rsid w:val="004A5267"/>
    <w:rsid w:val="004A64B7"/>
    <w:rsid w:val="004A736E"/>
    <w:rsid w:val="004A7BFE"/>
    <w:rsid w:val="004B0F7D"/>
    <w:rsid w:val="004B24B5"/>
    <w:rsid w:val="004B3293"/>
    <w:rsid w:val="004B6AAA"/>
    <w:rsid w:val="004B7224"/>
    <w:rsid w:val="004B7C90"/>
    <w:rsid w:val="004C1DD5"/>
    <w:rsid w:val="004C3919"/>
    <w:rsid w:val="004C3D07"/>
    <w:rsid w:val="004C44A7"/>
    <w:rsid w:val="004C47E2"/>
    <w:rsid w:val="004C4942"/>
    <w:rsid w:val="004C4C8E"/>
    <w:rsid w:val="004C4E98"/>
    <w:rsid w:val="004C57AB"/>
    <w:rsid w:val="004C598C"/>
    <w:rsid w:val="004D02A3"/>
    <w:rsid w:val="004D169F"/>
    <w:rsid w:val="004D1E0F"/>
    <w:rsid w:val="004D282D"/>
    <w:rsid w:val="004D301B"/>
    <w:rsid w:val="004D3186"/>
    <w:rsid w:val="004D3B80"/>
    <w:rsid w:val="004D401A"/>
    <w:rsid w:val="004D5331"/>
    <w:rsid w:val="004D643C"/>
    <w:rsid w:val="004D7983"/>
    <w:rsid w:val="004D7BFB"/>
    <w:rsid w:val="004E0F9D"/>
    <w:rsid w:val="004E1205"/>
    <w:rsid w:val="004E374A"/>
    <w:rsid w:val="004E4818"/>
    <w:rsid w:val="004E4E5D"/>
    <w:rsid w:val="004E5450"/>
    <w:rsid w:val="004E55C2"/>
    <w:rsid w:val="004F13F8"/>
    <w:rsid w:val="004F2735"/>
    <w:rsid w:val="004F3219"/>
    <w:rsid w:val="004F53C3"/>
    <w:rsid w:val="004F54CD"/>
    <w:rsid w:val="004F66A0"/>
    <w:rsid w:val="004F6AF9"/>
    <w:rsid w:val="004F70DB"/>
    <w:rsid w:val="00501205"/>
    <w:rsid w:val="00501316"/>
    <w:rsid w:val="00501FC2"/>
    <w:rsid w:val="005028DD"/>
    <w:rsid w:val="00502D9E"/>
    <w:rsid w:val="005043DB"/>
    <w:rsid w:val="00507C6F"/>
    <w:rsid w:val="00511243"/>
    <w:rsid w:val="00511D63"/>
    <w:rsid w:val="00512354"/>
    <w:rsid w:val="005134BC"/>
    <w:rsid w:val="00515644"/>
    <w:rsid w:val="005158C8"/>
    <w:rsid w:val="00515924"/>
    <w:rsid w:val="005163E0"/>
    <w:rsid w:val="005177D7"/>
    <w:rsid w:val="00520FB4"/>
    <w:rsid w:val="0052214F"/>
    <w:rsid w:val="005222B8"/>
    <w:rsid w:val="005239E3"/>
    <w:rsid w:val="00525DA9"/>
    <w:rsid w:val="005266C8"/>
    <w:rsid w:val="00526BA8"/>
    <w:rsid w:val="00526D52"/>
    <w:rsid w:val="0052772B"/>
    <w:rsid w:val="00530982"/>
    <w:rsid w:val="00530D20"/>
    <w:rsid w:val="00533993"/>
    <w:rsid w:val="0053423D"/>
    <w:rsid w:val="005349F6"/>
    <w:rsid w:val="00534A6C"/>
    <w:rsid w:val="00534D00"/>
    <w:rsid w:val="00541823"/>
    <w:rsid w:val="005420D4"/>
    <w:rsid w:val="0054231F"/>
    <w:rsid w:val="00543A6A"/>
    <w:rsid w:val="005442FE"/>
    <w:rsid w:val="00544524"/>
    <w:rsid w:val="00547743"/>
    <w:rsid w:val="00547FCA"/>
    <w:rsid w:val="005519DB"/>
    <w:rsid w:val="00551F89"/>
    <w:rsid w:val="005534E0"/>
    <w:rsid w:val="005541F9"/>
    <w:rsid w:val="0055554D"/>
    <w:rsid w:val="00557B0E"/>
    <w:rsid w:val="00560245"/>
    <w:rsid w:val="00561A6D"/>
    <w:rsid w:val="00562F29"/>
    <w:rsid w:val="005635D2"/>
    <w:rsid w:val="0056485B"/>
    <w:rsid w:val="00564B8C"/>
    <w:rsid w:val="00566A5F"/>
    <w:rsid w:val="00566D0D"/>
    <w:rsid w:val="00567FBC"/>
    <w:rsid w:val="00570045"/>
    <w:rsid w:val="00571484"/>
    <w:rsid w:val="005721B2"/>
    <w:rsid w:val="00573133"/>
    <w:rsid w:val="00573561"/>
    <w:rsid w:val="00573C60"/>
    <w:rsid w:val="00573F83"/>
    <w:rsid w:val="005746F2"/>
    <w:rsid w:val="00574E3F"/>
    <w:rsid w:val="0058147A"/>
    <w:rsid w:val="005816D9"/>
    <w:rsid w:val="0058244D"/>
    <w:rsid w:val="00582E9D"/>
    <w:rsid w:val="00583984"/>
    <w:rsid w:val="00583AE9"/>
    <w:rsid w:val="00584309"/>
    <w:rsid w:val="005853BA"/>
    <w:rsid w:val="0058596F"/>
    <w:rsid w:val="005860CB"/>
    <w:rsid w:val="00587A7F"/>
    <w:rsid w:val="00587C96"/>
    <w:rsid w:val="00587E8A"/>
    <w:rsid w:val="00590714"/>
    <w:rsid w:val="00590B4C"/>
    <w:rsid w:val="00593593"/>
    <w:rsid w:val="0059370B"/>
    <w:rsid w:val="00593E06"/>
    <w:rsid w:val="00594891"/>
    <w:rsid w:val="00594F12"/>
    <w:rsid w:val="00595D71"/>
    <w:rsid w:val="005A1642"/>
    <w:rsid w:val="005A1826"/>
    <w:rsid w:val="005A2AD2"/>
    <w:rsid w:val="005A300C"/>
    <w:rsid w:val="005A3763"/>
    <w:rsid w:val="005A4572"/>
    <w:rsid w:val="005A4C36"/>
    <w:rsid w:val="005A6188"/>
    <w:rsid w:val="005A6239"/>
    <w:rsid w:val="005A728C"/>
    <w:rsid w:val="005B0B61"/>
    <w:rsid w:val="005B0ECA"/>
    <w:rsid w:val="005B1148"/>
    <w:rsid w:val="005B174B"/>
    <w:rsid w:val="005B2BE3"/>
    <w:rsid w:val="005B3C5A"/>
    <w:rsid w:val="005B4A43"/>
    <w:rsid w:val="005B6238"/>
    <w:rsid w:val="005B65E8"/>
    <w:rsid w:val="005B6E58"/>
    <w:rsid w:val="005B6F91"/>
    <w:rsid w:val="005C0C46"/>
    <w:rsid w:val="005C0CC4"/>
    <w:rsid w:val="005C2081"/>
    <w:rsid w:val="005C277D"/>
    <w:rsid w:val="005C438B"/>
    <w:rsid w:val="005C4ABB"/>
    <w:rsid w:val="005C4BC1"/>
    <w:rsid w:val="005C72F6"/>
    <w:rsid w:val="005C7780"/>
    <w:rsid w:val="005D0FCB"/>
    <w:rsid w:val="005D173E"/>
    <w:rsid w:val="005D185A"/>
    <w:rsid w:val="005D2525"/>
    <w:rsid w:val="005D3E8E"/>
    <w:rsid w:val="005D5082"/>
    <w:rsid w:val="005D588C"/>
    <w:rsid w:val="005D7271"/>
    <w:rsid w:val="005E02C5"/>
    <w:rsid w:val="005E1031"/>
    <w:rsid w:val="005E4AAE"/>
    <w:rsid w:val="005E4CE0"/>
    <w:rsid w:val="005E5D70"/>
    <w:rsid w:val="005E6774"/>
    <w:rsid w:val="005F0D1B"/>
    <w:rsid w:val="005F1475"/>
    <w:rsid w:val="005F1A42"/>
    <w:rsid w:val="005F24F0"/>
    <w:rsid w:val="005F35BB"/>
    <w:rsid w:val="005F378B"/>
    <w:rsid w:val="005F3EF5"/>
    <w:rsid w:val="005F4A1A"/>
    <w:rsid w:val="005F4A81"/>
    <w:rsid w:val="005F4E66"/>
    <w:rsid w:val="005F7788"/>
    <w:rsid w:val="0060194B"/>
    <w:rsid w:val="006020DC"/>
    <w:rsid w:val="006031EE"/>
    <w:rsid w:val="00604B1B"/>
    <w:rsid w:val="00604E19"/>
    <w:rsid w:val="00604FA8"/>
    <w:rsid w:val="00605862"/>
    <w:rsid w:val="00605A76"/>
    <w:rsid w:val="00606A29"/>
    <w:rsid w:val="00610EF9"/>
    <w:rsid w:val="00611DFF"/>
    <w:rsid w:val="00612225"/>
    <w:rsid w:val="00613DCE"/>
    <w:rsid w:val="006155CB"/>
    <w:rsid w:val="00620307"/>
    <w:rsid w:val="006206FE"/>
    <w:rsid w:val="006209D8"/>
    <w:rsid w:val="00620E4F"/>
    <w:rsid w:val="00621818"/>
    <w:rsid w:val="00622E2B"/>
    <w:rsid w:val="00622F79"/>
    <w:rsid w:val="00622F82"/>
    <w:rsid w:val="006234AA"/>
    <w:rsid w:val="0062788E"/>
    <w:rsid w:val="0062789A"/>
    <w:rsid w:val="00627B58"/>
    <w:rsid w:val="0063098B"/>
    <w:rsid w:val="0063119B"/>
    <w:rsid w:val="00631E3A"/>
    <w:rsid w:val="006323AE"/>
    <w:rsid w:val="0063255E"/>
    <w:rsid w:val="006327B0"/>
    <w:rsid w:val="00633C83"/>
    <w:rsid w:val="00633F28"/>
    <w:rsid w:val="0063453E"/>
    <w:rsid w:val="006347EC"/>
    <w:rsid w:val="00634A66"/>
    <w:rsid w:val="00635A95"/>
    <w:rsid w:val="00635C79"/>
    <w:rsid w:val="00636055"/>
    <w:rsid w:val="00637B01"/>
    <w:rsid w:val="00640673"/>
    <w:rsid w:val="00640EC2"/>
    <w:rsid w:val="00641294"/>
    <w:rsid w:val="0064183A"/>
    <w:rsid w:val="00642858"/>
    <w:rsid w:val="006438E1"/>
    <w:rsid w:val="0064397B"/>
    <w:rsid w:val="00644489"/>
    <w:rsid w:val="00644C29"/>
    <w:rsid w:val="006450B6"/>
    <w:rsid w:val="006453F4"/>
    <w:rsid w:val="00645D78"/>
    <w:rsid w:val="00647A38"/>
    <w:rsid w:val="00650153"/>
    <w:rsid w:val="006506E0"/>
    <w:rsid w:val="00650E6A"/>
    <w:rsid w:val="00652A49"/>
    <w:rsid w:val="00653B2F"/>
    <w:rsid w:val="006548EA"/>
    <w:rsid w:val="0065514D"/>
    <w:rsid w:val="006556C1"/>
    <w:rsid w:val="00656280"/>
    <w:rsid w:val="00656C27"/>
    <w:rsid w:val="00662527"/>
    <w:rsid w:val="006633BD"/>
    <w:rsid w:val="0066495E"/>
    <w:rsid w:val="0066532C"/>
    <w:rsid w:val="006656BC"/>
    <w:rsid w:val="006666E4"/>
    <w:rsid w:val="006702C7"/>
    <w:rsid w:val="00670864"/>
    <w:rsid w:val="0067232E"/>
    <w:rsid w:val="00672C6B"/>
    <w:rsid w:val="00673967"/>
    <w:rsid w:val="00674522"/>
    <w:rsid w:val="00675FA2"/>
    <w:rsid w:val="00677A74"/>
    <w:rsid w:val="00677E3F"/>
    <w:rsid w:val="00677F11"/>
    <w:rsid w:val="006802E9"/>
    <w:rsid w:val="006806D6"/>
    <w:rsid w:val="00680DD6"/>
    <w:rsid w:val="006810A2"/>
    <w:rsid w:val="00681494"/>
    <w:rsid w:val="00681750"/>
    <w:rsid w:val="0068388A"/>
    <w:rsid w:val="00684287"/>
    <w:rsid w:val="00684B8E"/>
    <w:rsid w:val="0068521A"/>
    <w:rsid w:val="006862E3"/>
    <w:rsid w:val="006862FF"/>
    <w:rsid w:val="00686950"/>
    <w:rsid w:val="00690308"/>
    <w:rsid w:val="00690A38"/>
    <w:rsid w:val="00690BFC"/>
    <w:rsid w:val="0069193F"/>
    <w:rsid w:val="00691B17"/>
    <w:rsid w:val="006920A5"/>
    <w:rsid w:val="006942C0"/>
    <w:rsid w:val="006A3B5E"/>
    <w:rsid w:val="006A5E07"/>
    <w:rsid w:val="006A639A"/>
    <w:rsid w:val="006A6661"/>
    <w:rsid w:val="006A699F"/>
    <w:rsid w:val="006A7D70"/>
    <w:rsid w:val="006A7E6D"/>
    <w:rsid w:val="006B1EAC"/>
    <w:rsid w:val="006B1ECD"/>
    <w:rsid w:val="006B22E5"/>
    <w:rsid w:val="006B428A"/>
    <w:rsid w:val="006B4300"/>
    <w:rsid w:val="006B4470"/>
    <w:rsid w:val="006B64ED"/>
    <w:rsid w:val="006C1C3E"/>
    <w:rsid w:val="006C3389"/>
    <w:rsid w:val="006C380B"/>
    <w:rsid w:val="006C3F49"/>
    <w:rsid w:val="006C505E"/>
    <w:rsid w:val="006C531E"/>
    <w:rsid w:val="006C5C03"/>
    <w:rsid w:val="006C6454"/>
    <w:rsid w:val="006C7D35"/>
    <w:rsid w:val="006D0361"/>
    <w:rsid w:val="006D23A7"/>
    <w:rsid w:val="006D26D1"/>
    <w:rsid w:val="006D33BC"/>
    <w:rsid w:val="006D478A"/>
    <w:rsid w:val="006D4AEC"/>
    <w:rsid w:val="006D58C5"/>
    <w:rsid w:val="006D6387"/>
    <w:rsid w:val="006D70D0"/>
    <w:rsid w:val="006D742D"/>
    <w:rsid w:val="006E16EE"/>
    <w:rsid w:val="006E219C"/>
    <w:rsid w:val="006E3838"/>
    <w:rsid w:val="006E3F54"/>
    <w:rsid w:val="006E4626"/>
    <w:rsid w:val="006E539C"/>
    <w:rsid w:val="006F0BF0"/>
    <w:rsid w:val="006F150B"/>
    <w:rsid w:val="006F1AB3"/>
    <w:rsid w:val="006F2394"/>
    <w:rsid w:val="006F3D26"/>
    <w:rsid w:val="006F41EE"/>
    <w:rsid w:val="006F5768"/>
    <w:rsid w:val="006F5E33"/>
    <w:rsid w:val="006F62A2"/>
    <w:rsid w:val="006F671E"/>
    <w:rsid w:val="006F6B30"/>
    <w:rsid w:val="006F6B78"/>
    <w:rsid w:val="006F7732"/>
    <w:rsid w:val="006F796A"/>
    <w:rsid w:val="00700306"/>
    <w:rsid w:val="00701B38"/>
    <w:rsid w:val="007022B2"/>
    <w:rsid w:val="007027EF"/>
    <w:rsid w:val="00705525"/>
    <w:rsid w:val="00705939"/>
    <w:rsid w:val="00705D55"/>
    <w:rsid w:val="007063D9"/>
    <w:rsid w:val="007120A2"/>
    <w:rsid w:val="00712A50"/>
    <w:rsid w:val="00713846"/>
    <w:rsid w:val="00713D89"/>
    <w:rsid w:val="007140E9"/>
    <w:rsid w:val="0071457E"/>
    <w:rsid w:val="00714756"/>
    <w:rsid w:val="0071575E"/>
    <w:rsid w:val="00715E27"/>
    <w:rsid w:val="0071731A"/>
    <w:rsid w:val="007176E7"/>
    <w:rsid w:val="007179AA"/>
    <w:rsid w:val="00720DFC"/>
    <w:rsid w:val="00720FC2"/>
    <w:rsid w:val="00721159"/>
    <w:rsid w:val="00723AED"/>
    <w:rsid w:val="00723D6D"/>
    <w:rsid w:val="00724B59"/>
    <w:rsid w:val="007253DE"/>
    <w:rsid w:val="00726507"/>
    <w:rsid w:val="00726993"/>
    <w:rsid w:val="00730E1A"/>
    <w:rsid w:val="007318EC"/>
    <w:rsid w:val="00732A03"/>
    <w:rsid w:val="00737386"/>
    <w:rsid w:val="0074040D"/>
    <w:rsid w:val="00740C56"/>
    <w:rsid w:val="00741119"/>
    <w:rsid w:val="007419DA"/>
    <w:rsid w:val="00742F29"/>
    <w:rsid w:val="00742F69"/>
    <w:rsid w:val="00742FC8"/>
    <w:rsid w:val="007432BF"/>
    <w:rsid w:val="007438C6"/>
    <w:rsid w:val="00744085"/>
    <w:rsid w:val="0074411A"/>
    <w:rsid w:val="0074539F"/>
    <w:rsid w:val="00747C11"/>
    <w:rsid w:val="00750460"/>
    <w:rsid w:val="007511B7"/>
    <w:rsid w:val="00751BFC"/>
    <w:rsid w:val="007527E2"/>
    <w:rsid w:val="007530EB"/>
    <w:rsid w:val="00756EED"/>
    <w:rsid w:val="007579A6"/>
    <w:rsid w:val="007579D4"/>
    <w:rsid w:val="00760E23"/>
    <w:rsid w:val="00765828"/>
    <w:rsid w:val="00771AEF"/>
    <w:rsid w:val="00772022"/>
    <w:rsid w:val="00773B12"/>
    <w:rsid w:val="00774714"/>
    <w:rsid w:val="00775FF4"/>
    <w:rsid w:val="00776A7D"/>
    <w:rsid w:val="00777697"/>
    <w:rsid w:val="0078054C"/>
    <w:rsid w:val="00780A7B"/>
    <w:rsid w:val="00783CAA"/>
    <w:rsid w:val="007843C9"/>
    <w:rsid w:val="00785CCC"/>
    <w:rsid w:val="00787162"/>
    <w:rsid w:val="00790738"/>
    <w:rsid w:val="00790AFE"/>
    <w:rsid w:val="00790BB5"/>
    <w:rsid w:val="00790EA4"/>
    <w:rsid w:val="007919D3"/>
    <w:rsid w:val="007928E9"/>
    <w:rsid w:val="00794FAA"/>
    <w:rsid w:val="00795C75"/>
    <w:rsid w:val="00797104"/>
    <w:rsid w:val="00797A1D"/>
    <w:rsid w:val="007A17DB"/>
    <w:rsid w:val="007A28D1"/>
    <w:rsid w:val="007A32A2"/>
    <w:rsid w:val="007A3652"/>
    <w:rsid w:val="007A3A76"/>
    <w:rsid w:val="007A5493"/>
    <w:rsid w:val="007A5A17"/>
    <w:rsid w:val="007A5AA8"/>
    <w:rsid w:val="007A7BDC"/>
    <w:rsid w:val="007B0740"/>
    <w:rsid w:val="007B18A7"/>
    <w:rsid w:val="007B1B32"/>
    <w:rsid w:val="007B2358"/>
    <w:rsid w:val="007B36AF"/>
    <w:rsid w:val="007B3C99"/>
    <w:rsid w:val="007B4927"/>
    <w:rsid w:val="007B4C9B"/>
    <w:rsid w:val="007B5700"/>
    <w:rsid w:val="007B6AAA"/>
    <w:rsid w:val="007B7161"/>
    <w:rsid w:val="007B7B4E"/>
    <w:rsid w:val="007C0AF4"/>
    <w:rsid w:val="007C0C1A"/>
    <w:rsid w:val="007C0D81"/>
    <w:rsid w:val="007C1A43"/>
    <w:rsid w:val="007C3BBE"/>
    <w:rsid w:val="007C4FAD"/>
    <w:rsid w:val="007C507E"/>
    <w:rsid w:val="007C5655"/>
    <w:rsid w:val="007C780C"/>
    <w:rsid w:val="007C7D3B"/>
    <w:rsid w:val="007D0E9C"/>
    <w:rsid w:val="007D5BA4"/>
    <w:rsid w:val="007D698C"/>
    <w:rsid w:val="007D7B7E"/>
    <w:rsid w:val="007E16E6"/>
    <w:rsid w:val="007E5AA6"/>
    <w:rsid w:val="007E61C8"/>
    <w:rsid w:val="007E69F3"/>
    <w:rsid w:val="007F065A"/>
    <w:rsid w:val="007F11DD"/>
    <w:rsid w:val="007F5513"/>
    <w:rsid w:val="007F5640"/>
    <w:rsid w:val="007F5842"/>
    <w:rsid w:val="007F5975"/>
    <w:rsid w:val="007F6C79"/>
    <w:rsid w:val="007F7875"/>
    <w:rsid w:val="008040E3"/>
    <w:rsid w:val="0080433A"/>
    <w:rsid w:val="00805974"/>
    <w:rsid w:val="00805FE6"/>
    <w:rsid w:val="00806320"/>
    <w:rsid w:val="00810603"/>
    <w:rsid w:val="00811321"/>
    <w:rsid w:val="0081218B"/>
    <w:rsid w:val="008133CB"/>
    <w:rsid w:val="00815F12"/>
    <w:rsid w:val="00816B7F"/>
    <w:rsid w:val="008177C0"/>
    <w:rsid w:val="00820804"/>
    <w:rsid w:val="00820F04"/>
    <w:rsid w:val="0082219F"/>
    <w:rsid w:val="0082223A"/>
    <w:rsid w:val="00824599"/>
    <w:rsid w:val="008247A5"/>
    <w:rsid w:val="0082498E"/>
    <w:rsid w:val="008258FF"/>
    <w:rsid w:val="00827D8D"/>
    <w:rsid w:val="00831AD7"/>
    <w:rsid w:val="00831DE4"/>
    <w:rsid w:val="0083697F"/>
    <w:rsid w:val="0083734E"/>
    <w:rsid w:val="008374AD"/>
    <w:rsid w:val="008404F9"/>
    <w:rsid w:val="00842FC5"/>
    <w:rsid w:val="00843DDE"/>
    <w:rsid w:val="008445A7"/>
    <w:rsid w:val="00847D32"/>
    <w:rsid w:val="0085073A"/>
    <w:rsid w:val="0085084F"/>
    <w:rsid w:val="00850B57"/>
    <w:rsid w:val="00851FFD"/>
    <w:rsid w:val="008520AD"/>
    <w:rsid w:val="00852539"/>
    <w:rsid w:val="008526C5"/>
    <w:rsid w:val="00853E23"/>
    <w:rsid w:val="008554C9"/>
    <w:rsid w:val="008562F7"/>
    <w:rsid w:val="008605AF"/>
    <w:rsid w:val="00860C21"/>
    <w:rsid w:val="00861B1C"/>
    <w:rsid w:val="00862F0C"/>
    <w:rsid w:val="00863016"/>
    <w:rsid w:val="00865D3F"/>
    <w:rsid w:val="00866FE2"/>
    <w:rsid w:val="0087023B"/>
    <w:rsid w:val="00871F3D"/>
    <w:rsid w:val="008729BB"/>
    <w:rsid w:val="008732DB"/>
    <w:rsid w:val="008751AA"/>
    <w:rsid w:val="0087581C"/>
    <w:rsid w:val="0087639F"/>
    <w:rsid w:val="00876BCA"/>
    <w:rsid w:val="0087743A"/>
    <w:rsid w:val="008779DD"/>
    <w:rsid w:val="00880B76"/>
    <w:rsid w:val="00881089"/>
    <w:rsid w:val="0088121D"/>
    <w:rsid w:val="00884C29"/>
    <w:rsid w:val="00885527"/>
    <w:rsid w:val="00885901"/>
    <w:rsid w:val="00886E64"/>
    <w:rsid w:val="00886F91"/>
    <w:rsid w:val="00891143"/>
    <w:rsid w:val="00892E82"/>
    <w:rsid w:val="00894917"/>
    <w:rsid w:val="0089576F"/>
    <w:rsid w:val="008A0CA1"/>
    <w:rsid w:val="008A1A0C"/>
    <w:rsid w:val="008A1F30"/>
    <w:rsid w:val="008A3407"/>
    <w:rsid w:val="008A3B8C"/>
    <w:rsid w:val="008A7201"/>
    <w:rsid w:val="008A7756"/>
    <w:rsid w:val="008A7968"/>
    <w:rsid w:val="008A7ACC"/>
    <w:rsid w:val="008B00CC"/>
    <w:rsid w:val="008B0373"/>
    <w:rsid w:val="008B05B2"/>
    <w:rsid w:val="008B34C0"/>
    <w:rsid w:val="008B3568"/>
    <w:rsid w:val="008B4180"/>
    <w:rsid w:val="008C0257"/>
    <w:rsid w:val="008C0458"/>
    <w:rsid w:val="008C2E0C"/>
    <w:rsid w:val="008C3251"/>
    <w:rsid w:val="008C3505"/>
    <w:rsid w:val="008C3ABF"/>
    <w:rsid w:val="008C405C"/>
    <w:rsid w:val="008C4097"/>
    <w:rsid w:val="008C516D"/>
    <w:rsid w:val="008C58F3"/>
    <w:rsid w:val="008C5B75"/>
    <w:rsid w:val="008D02BF"/>
    <w:rsid w:val="008D0C4E"/>
    <w:rsid w:val="008D1421"/>
    <w:rsid w:val="008D2770"/>
    <w:rsid w:val="008D38C1"/>
    <w:rsid w:val="008D3D48"/>
    <w:rsid w:val="008D4489"/>
    <w:rsid w:val="008D457F"/>
    <w:rsid w:val="008D4963"/>
    <w:rsid w:val="008D6DD7"/>
    <w:rsid w:val="008D729D"/>
    <w:rsid w:val="008E04CC"/>
    <w:rsid w:val="008E0BC3"/>
    <w:rsid w:val="008E1485"/>
    <w:rsid w:val="008E4DC6"/>
    <w:rsid w:val="008E59F2"/>
    <w:rsid w:val="008E616A"/>
    <w:rsid w:val="008E61ED"/>
    <w:rsid w:val="008E67B4"/>
    <w:rsid w:val="008F058B"/>
    <w:rsid w:val="008F39F9"/>
    <w:rsid w:val="008F3AB4"/>
    <w:rsid w:val="008F49B9"/>
    <w:rsid w:val="008F6335"/>
    <w:rsid w:val="008F6FD2"/>
    <w:rsid w:val="008F721A"/>
    <w:rsid w:val="0090040F"/>
    <w:rsid w:val="00900C97"/>
    <w:rsid w:val="00900D5E"/>
    <w:rsid w:val="00900F40"/>
    <w:rsid w:val="0090220E"/>
    <w:rsid w:val="00904C4D"/>
    <w:rsid w:val="00905162"/>
    <w:rsid w:val="00905326"/>
    <w:rsid w:val="00905E06"/>
    <w:rsid w:val="0090722F"/>
    <w:rsid w:val="00907401"/>
    <w:rsid w:val="00907E5B"/>
    <w:rsid w:val="00907FC9"/>
    <w:rsid w:val="00910594"/>
    <w:rsid w:val="00910A56"/>
    <w:rsid w:val="00910CFD"/>
    <w:rsid w:val="00910E08"/>
    <w:rsid w:val="00911C9D"/>
    <w:rsid w:val="00913033"/>
    <w:rsid w:val="00913E92"/>
    <w:rsid w:val="00914447"/>
    <w:rsid w:val="009161DF"/>
    <w:rsid w:val="00920862"/>
    <w:rsid w:val="00920ED4"/>
    <w:rsid w:val="00922746"/>
    <w:rsid w:val="00924C9A"/>
    <w:rsid w:val="00924E48"/>
    <w:rsid w:val="00925543"/>
    <w:rsid w:val="00925631"/>
    <w:rsid w:val="0092619F"/>
    <w:rsid w:val="00927965"/>
    <w:rsid w:val="00930A66"/>
    <w:rsid w:val="00933729"/>
    <w:rsid w:val="0093438E"/>
    <w:rsid w:val="00935B37"/>
    <w:rsid w:val="00936526"/>
    <w:rsid w:val="00937377"/>
    <w:rsid w:val="00941D01"/>
    <w:rsid w:val="00944B7F"/>
    <w:rsid w:val="009455C1"/>
    <w:rsid w:val="0094602D"/>
    <w:rsid w:val="0094709D"/>
    <w:rsid w:val="00947488"/>
    <w:rsid w:val="0095012E"/>
    <w:rsid w:val="00950B55"/>
    <w:rsid w:val="009535CE"/>
    <w:rsid w:val="009537B9"/>
    <w:rsid w:val="00953857"/>
    <w:rsid w:val="00954E1D"/>
    <w:rsid w:val="00954F9D"/>
    <w:rsid w:val="00955D42"/>
    <w:rsid w:val="009563D2"/>
    <w:rsid w:val="009568F8"/>
    <w:rsid w:val="009570FC"/>
    <w:rsid w:val="00957188"/>
    <w:rsid w:val="009571F0"/>
    <w:rsid w:val="00957CB4"/>
    <w:rsid w:val="00957F8F"/>
    <w:rsid w:val="009602B5"/>
    <w:rsid w:val="00961C8B"/>
    <w:rsid w:val="00962896"/>
    <w:rsid w:val="00962BA6"/>
    <w:rsid w:val="0096443C"/>
    <w:rsid w:val="00966A83"/>
    <w:rsid w:val="00970A34"/>
    <w:rsid w:val="00970B8B"/>
    <w:rsid w:val="00970C7D"/>
    <w:rsid w:val="009726C5"/>
    <w:rsid w:val="00973E42"/>
    <w:rsid w:val="00974217"/>
    <w:rsid w:val="00976F88"/>
    <w:rsid w:val="00980011"/>
    <w:rsid w:val="009800A7"/>
    <w:rsid w:val="00980676"/>
    <w:rsid w:val="00981126"/>
    <w:rsid w:val="009814D1"/>
    <w:rsid w:val="00981569"/>
    <w:rsid w:val="0098180A"/>
    <w:rsid w:val="00981832"/>
    <w:rsid w:val="00981B95"/>
    <w:rsid w:val="00981E95"/>
    <w:rsid w:val="00984266"/>
    <w:rsid w:val="0098578C"/>
    <w:rsid w:val="009862AC"/>
    <w:rsid w:val="009862F3"/>
    <w:rsid w:val="00987C4D"/>
    <w:rsid w:val="009905FA"/>
    <w:rsid w:val="00990CCC"/>
    <w:rsid w:val="00993734"/>
    <w:rsid w:val="00993B28"/>
    <w:rsid w:val="00995751"/>
    <w:rsid w:val="0099736B"/>
    <w:rsid w:val="0099740E"/>
    <w:rsid w:val="009A03BE"/>
    <w:rsid w:val="009A072C"/>
    <w:rsid w:val="009A0766"/>
    <w:rsid w:val="009A1DE8"/>
    <w:rsid w:val="009A3E79"/>
    <w:rsid w:val="009A405D"/>
    <w:rsid w:val="009A47C7"/>
    <w:rsid w:val="009A4A36"/>
    <w:rsid w:val="009A52E6"/>
    <w:rsid w:val="009A65D3"/>
    <w:rsid w:val="009B08AB"/>
    <w:rsid w:val="009B2005"/>
    <w:rsid w:val="009B33C6"/>
    <w:rsid w:val="009B3FEB"/>
    <w:rsid w:val="009B48F9"/>
    <w:rsid w:val="009B5A33"/>
    <w:rsid w:val="009B5E97"/>
    <w:rsid w:val="009C0CA5"/>
    <w:rsid w:val="009C155B"/>
    <w:rsid w:val="009C423A"/>
    <w:rsid w:val="009C5F17"/>
    <w:rsid w:val="009C6B38"/>
    <w:rsid w:val="009C7312"/>
    <w:rsid w:val="009C7B11"/>
    <w:rsid w:val="009C7B34"/>
    <w:rsid w:val="009D461C"/>
    <w:rsid w:val="009D50B2"/>
    <w:rsid w:val="009D50F2"/>
    <w:rsid w:val="009E02DE"/>
    <w:rsid w:val="009E09CA"/>
    <w:rsid w:val="009E10D3"/>
    <w:rsid w:val="009E390A"/>
    <w:rsid w:val="009E4669"/>
    <w:rsid w:val="009E4B67"/>
    <w:rsid w:val="009E4ED7"/>
    <w:rsid w:val="009E53E1"/>
    <w:rsid w:val="009E6794"/>
    <w:rsid w:val="009E6F7F"/>
    <w:rsid w:val="009E70F4"/>
    <w:rsid w:val="009E7213"/>
    <w:rsid w:val="009E7326"/>
    <w:rsid w:val="009E7745"/>
    <w:rsid w:val="009F19CC"/>
    <w:rsid w:val="009F247D"/>
    <w:rsid w:val="009F3887"/>
    <w:rsid w:val="009F5C36"/>
    <w:rsid w:val="009F60F2"/>
    <w:rsid w:val="009F62C4"/>
    <w:rsid w:val="009F6568"/>
    <w:rsid w:val="009F656A"/>
    <w:rsid w:val="00A000FC"/>
    <w:rsid w:val="00A01773"/>
    <w:rsid w:val="00A01CED"/>
    <w:rsid w:val="00A030E6"/>
    <w:rsid w:val="00A03CAB"/>
    <w:rsid w:val="00A0438A"/>
    <w:rsid w:val="00A047F9"/>
    <w:rsid w:val="00A04973"/>
    <w:rsid w:val="00A05870"/>
    <w:rsid w:val="00A06C15"/>
    <w:rsid w:val="00A06F37"/>
    <w:rsid w:val="00A070A2"/>
    <w:rsid w:val="00A11D82"/>
    <w:rsid w:val="00A12815"/>
    <w:rsid w:val="00A16422"/>
    <w:rsid w:val="00A16A6C"/>
    <w:rsid w:val="00A1784D"/>
    <w:rsid w:val="00A2138A"/>
    <w:rsid w:val="00A21BEF"/>
    <w:rsid w:val="00A238C2"/>
    <w:rsid w:val="00A247E0"/>
    <w:rsid w:val="00A24B7A"/>
    <w:rsid w:val="00A24F31"/>
    <w:rsid w:val="00A25F94"/>
    <w:rsid w:val="00A2756F"/>
    <w:rsid w:val="00A301E6"/>
    <w:rsid w:val="00A3091A"/>
    <w:rsid w:val="00A30DC1"/>
    <w:rsid w:val="00A31245"/>
    <w:rsid w:val="00A31B99"/>
    <w:rsid w:val="00A33ABE"/>
    <w:rsid w:val="00A3467F"/>
    <w:rsid w:val="00A35918"/>
    <w:rsid w:val="00A36964"/>
    <w:rsid w:val="00A379EC"/>
    <w:rsid w:val="00A43B87"/>
    <w:rsid w:val="00A46B77"/>
    <w:rsid w:val="00A47A27"/>
    <w:rsid w:val="00A504D3"/>
    <w:rsid w:val="00A5121F"/>
    <w:rsid w:val="00A512DE"/>
    <w:rsid w:val="00A51A88"/>
    <w:rsid w:val="00A5253A"/>
    <w:rsid w:val="00A53C75"/>
    <w:rsid w:val="00A53EAE"/>
    <w:rsid w:val="00A54292"/>
    <w:rsid w:val="00A5483C"/>
    <w:rsid w:val="00A54D7E"/>
    <w:rsid w:val="00A57143"/>
    <w:rsid w:val="00A60AA4"/>
    <w:rsid w:val="00A62039"/>
    <w:rsid w:val="00A62B43"/>
    <w:rsid w:val="00A62D86"/>
    <w:rsid w:val="00A636CC"/>
    <w:rsid w:val="00A64879"/>
    <w:rsid w:val="00A648CB"/>
    <w:rsid w:val="00A72DF8"/>
    <w:rsid w:val="00A730B3"/>
    <w:rsid w:val="00A738E8"/>
    <w:rsid w:val="00A765B4"/>
    <w:rsid w:val="00A80006"/>
    <w:rsid w:val="00A80BA3"/>
    <w:rsid w:val="00A80D41"/>
    <w:rsid w:val="00A81196"/>
    <w:rsid w:val="00A84D6E"/>
    <w:rsid w:val="00A85D1D"/>
    <w:rsid w:val="00A866B4"/>
    <w:rsid w:val="00A867AA"/>
    <w:rsid w:val="00A875F6"/>
    <w:rsid w:val="00A910C5"/>
    <w:rsid w:val="00A912EF"/>
    <w:rsid w:val="00A95FBA"/>
    <w:rsid w:val="00A97743"/>
    <w:rsid w:val="00AA0424"/>
    <w:rsid w:val="00AA0EEA"/>
    <w:rsid w:val="00AA2613"/>
    <w:rsid w:val="00AA26E5"/>
    <w:rsid w:val="00AA437B"/>
    <w:rsid w:val="00AA47DC"/>
    <w:rsid w:val="00AA5F4B"/>
    <w:rsid w:val="00AA64D4"/>
    <w:rsid w:val="00AB002A"/>
    <w:rsid w:val="00AB02EE"/>
    <w:rsid w:val="00AB108F"/>
    <w:rsid w:val="00AB1A8A"/>
    <w:rsid w:val="00AB1FE7"/>
    <w:rsid w:val="00AB22AF"/>
    <w:rsid w:val="00AB2893"/>
    <w:rsid w:val="00AB335C"/>
    <w:rsid w:val="00AB37D5"/>
    <w:rsid w:val="00AB4277"/>
    <w:rsid w:val="00AB448F"/>
    <w:rsid w:val="00AB73DC"/>
    <w:rsid w:val="00AC1F55"/>
    <w:rsid w:val="00AC58E3"/>
    <w:rsid w:val="00AD2EC9"/>
    <w:rsid w:val="00AD3059"/>
    <w:rsid w:val="00AD45DE"/>
    <w:rsid w:val="00AD49A0"/>
    <w:rsid w:val="00AD667F"/>
    <w:rsid w:val="00AD6ECB"/>
    <w:rsid w:val="00AE1115"/>
    <w:rsid w:val="00AE172E"/>
    <w:rsid w:val="00AE2164"/>
    <w:rsid w:val="00AE34E7"/>
    <w:rsid w:val="00AE368D"/>
    <w:rsid w:val="00AE52A6"/>
    <w:rsid w:val="00AE6263"/>
    <w:rsid w:val="00AE7258"/>
    <w:rsid w:val="00AE7A4A"/>
    <w:rsid w:val="00AE7C8F"/>
    <w:rsid w:val="00AF01C7"/>
    <w:rsid w:val="00AF093B"/>
    <w:rsid w:val="00AF1368"/>
    <w:rsid w:val="00AF1831"/>
    <w:rsid w:val="00AF266E"/>
    <w:rsid w:val="00AF267D"/>
    <w:rsid w:val="00AF64CF"/>
    <w:rsid w:val="00AF6883"/>
    <w:rsid w:val="00AF7CA7"/>
    <w:rsid w:val="00AF7CF6"/>
    <w:rsid w:val="00B00551"/>
    <w:rsid w:val="00B00D71"/>
    <w:rsid w:val="00B01728"/>
    <w:rsid w:val="00B01B84"/>
    <w:rsid w:val="00B03AEF"/>
    <w:rsid w:val="00B03E76"/>
    <w:rsid w:val="00B04686"/>
    <w:rsid w:val="00B10846"/>
    <w:rsid w:val="00B10CD8"/>
    <w:rsid w:val="00B11CF2"/>
    <w:rsid w:val="00B13729"/>
    <w:rsid w:val="00B13DB4"/>
    <w:rsid w:val="00B143EB"/>
    <w:rsid w:val="00B15014"/>
    <w:rsid w:val="00B17AA9"/>
    <w:rsid w:val="00B17F93"/>
    <w:rsid w:val="00B21922"/>
    <w:rsid w:val="00B2207F"/>
    <w:rsid w:val="00B2695A"/>
    <w:rsid w:val="00B26E29"/>
    <w:rsid w:val="00B27A4B"/>
    <w:rsid w:val="00B3027B"/>
    <w:rsid w:val="00B315AC"/>
    <w:rsid w:val="00B3193B"/>
    <w:rsid w:val="00B31C05"/>
    <w:rsid w:val="00B32827"/>
    <w:rsid w:val="00B32DF7"/>
    <w:rsid w:val="00B352D9"/>
    <w:rsid w:val="00B35FB3"/>
    <w:rsid w:val="00B37020"/>
    <w:rsid w:val="00B404B3"/>
    <w:rsid w:val="00B41BA5"/>
    <w:rsid w:val="00B41E5F"/>
    <w:rsid w:val="00B439FC"/>
    <w:rsid w:val="00B4405B"/>
    <w:rsid w:val="00B44547"/>
    <w:rsid w:val="00B45231"/>
    <w:rsid w:val="00B45792"/>
    <w:rsid w:val="00B464C2"/>
    <w:rsid w:val="00B46527"/>
    <w:rsid w:val="00B50579"/>
    <w:rsid w:val="00B526BD"/>
    <w:rsid w:val="00B5354E"/>
    <w:rsid w:val="00B539A1"/>
    <w:rsid w:val="00B53D10"/>
    <w:rsid w:val="00B54257"/>
    <w:rsid w:val="00B54863"/>
    <w:rsid w:val="00B55010"/>
    <w:rsid w:val="00B603A8"/>
    <w:rsid w:val="00B60503"/>
    <w:rsid w:val="00B612D3"/>
    <w:rsid w:val="00B6133F"/>
    <w:rsid w:val="00B61D5B"/>
    <w:rsid w:val="00B61E6B"/>
    <w:rsid w:val="00B62496"/>
    <w:rsid w:val="00B624D7"/>
    <w:rsid w:val="00B631BF"/>
    <w:rsid w:val="00B631DF"/>
    <w:rsid w:val="00B64196"/>
    <w:rsid w:val="00B64C03"/>
    <w:rsid w:val="00B66260"/>
    <w:rsid w:val="00B714AD"/>
    <w:rsid w:val="00B7178D"/>
    <w:rsid w:val="00B71B88"/>
    <w:rsid w:val="00B71E9B"/>
    <w:rsid w:val="00B73885"/>
    <w:rsid w:val="00B73C7A"/>
    <w:rsid w:val="00B74F12"/>
    <w:rsid w:val="00B75502"/>
    <w:rsid w:val="00B75AAF"/>
    <w:rsid w:val="00B75EE6"/>
    <w:rsid w:val="00B760FF"/>
    <w:rsid w:val="00B7702E"/>
    <w:rsid w:val="00B77A54"/>
    <w:rsid w:val="00B77E0B"/>
    <w:rsid w:val="00B80086"/>
    <w:rsid w:val="00B80F8A"/>
    <w:rsid w:val="00B81778"/>
    <w:rsid w:val="00B819D5"/>
    <w:rsid w:val="00B83526"/>
    <w:rsid w:val="00B84345"/>
    <w:rsid w:val="00B8473F"/>
    <w:rsid w:val="00B86B58"/>
    <w:rsid w:val="00B870C7"/>
    <w:rsid w:val="00B874A1"/>
    <w:rsid w:val="00B87A08"/>
    <w:rsid w:val="00B9080F"/>
    <w:rsid w:val="00B9224F"/>
    <w:rsid w:val="00B92B52"/>
    <w:rsid w:val="00B937D5"/>
    <w:rsid w:val="00B954D7"/>
    <w:rsid w:val="00B95AF8"/>
    <w:rsid w:val="00B96C05"/>
    <w:rsid w:val="00B9714E"/>
    <w:rsid w:val="00B97249"/>
    <w:rsid w:val="00BA0CED"/>
    <w:rsid w:val="00BA156B"/>
    <w:rsid w:val="00BA1B9A"/>
    <w:rsid w:val="00BA222D"/>
    <w:rsid w:val="00BA266A"/>
    <w:rsid w:val="00BA4F83"/>
    <w:rsid w:val="00BA51CC"/>
    <w:rsid w:val="00BA658F"/>
    <w:rsid w:val="00BA69FE"/>
    <w:rsid w:val="00BA6C63"/>
    <w:rsid w:val="00BA6DDF"/>
    <w:rsid w:val="00BA6E25"/>
    <w:rsid w:val="00BA7F8E"/>
    <w:rsid w:val="00BB1C29"/>
    <w:rsid w:val="00BB27DC"/>
    <w:rsid w:val="00BB2E9E"/>
    <w:rsid w:val="00BB4C9B"/>
    <w:rsid w:val="00BB5C76"/>
    <w:rsid w:val="00BC05D0"/>
    <w:rsid w:val="00BC09F4"/>
    <w:rsid w:val="00BC2F14"/>
    <w:rsid w:val="00BC32E6"/>
    <w:rsid w:val="00BC4684"/>
    <w:rsid w:val="00BC4BA2"/>
    <w:rsid w:val="00BC6AD8"/>
    <w:rsid w:val="00BC7DF7"/>
    <w:rsid w:val="00BD050B"/>
    <w:rsid w:val="00BD0658"/>
    <w:rsid w:val="00BD1BF8"/>
    <w:rsid w:val="00BD2888"/>
    <w:rsid w:val="00BD3A4A"/>
    <w:rsid w:val="00BD3BEA"/>
    <w:rsid w:val="00BD5932"/>
    <w:rsid w:val="00BD5C35"/>
    <w:rsid w:val="00BD7E0B"/>
    <w:rsid w:val="00BE0847"/>
    <w:rsid w:val="00BE08AF"/>
    <w:rsid w:val="00BE0E98"/>
    <w:rsid w:val="00BE17B3"/>
    <w:rsid w:val="00BE1ACB"/>
    <w:rsid w:val="00BE1CF2"/>
    <w:rsid w:val="00BE2302"/>
    <w:rsid w:val="00BE3E60"/>
    <w:rsid w:val="00BE465A"/>
    <w:rsid w:val="00BE725B"/>
    <w:rsid w:val="00BF10D7"/>
    <w:rsid w:val="00BF24F4"/>
    <w:rsid w:val="00BF3A58"/>
    <w:rsid w:val="00BF4B47"/>
    <w:rsid w:val="00BF4F9E"/>
    <w:rsid w:val="00C0054C"/>
    <w:rsid w:val="00C00879"/>
    <w:rsid w:val="00C008E8"/>
    <w:rsid w:val="00C00B50"/>
    <w:rsid w:val="00C017CD"/>
    <w:rsid w:val="00C01B7C"/>
    <w:rsid w:val="00C02373"/>
    <w:rsid w:val="00C03013"/>
    <w:rsid w:val="00C036DE"/>
    <w:rsid w:val="00C03E68"/>
    <w:rsid w:val="00C048A9"/>
    <w:rsid w:val="00C1188B"/>
    <w:rsid w:val="00C12322"/>
    <w:rsid w:val="00C125EF"/>
    <w:rsid w:val="00C13568"/>
    <w:rsid w:val="00C13B62"/>
    <w:rsid w:val="00C13CAF"/>
    <w:rsid w:val="00C1644F"/>
    <w:rsid w:val="00C16D38"/>
    <w:rsid w:val="00C17BD4"/>
    <w:rsid w:val="00C20D21"/>
    <w:rsid w:val="00C232B5"/>
    <w:rsid w:val="00C244E5"/>
    <w:rsid w:val="00C258B2"/>
    <w:rsid w:val="00C2606B"/>
    <w:rsid w:val="00C26341"/>
    <w:rsid w:val="00C267AE"/>
    <w:rsid w:val="00C32125"/>
    <w:rsid w:val="00C32A6F"/>
    <w:rsid w:val="00C32D25"/>
    <w:rsid w:val="00C32ED7"/>
    <w:rsid w:val="00C3526F"/>
    <w:rsid w:val="00C366EC"/>
    <w:rsid w:val="00C36815"/>
    <w:rsid w:val="00C3767F"/>
    <w:rsid w:val="00C4025F"/>
    <w:rsid w:val="00C402C5"/>
    <w:rsid w:val="00C40F12"/>
    <w:rsid w:val="00C411E1"/>
    <w:rsid w:val="00C415C7"/>
    <w:rsid w:val="00C42087"/>
    <w:rsid w:val="00C4377D"/>
    <w:rsid w:val="00C43B42"/>
    <w:rsid w:val="00C443A2"/>
    <w:rsid w:val="00C4442A"/>
    <w:rsid w:val="00C4456A"/>
    <w:rsid w:val="00C44B0B"/>
    <w:rsid w:val="00C4594B"/>
    <w:rsid w:val="00C4600E"/>
    <w:rsid w:val="00C4604B"/>
    <w:rsid w:val="00C46B52"/>
    <w:rsid w:val="00C46F11"/>
    <w:rsid w:val="00C475E6"/>
    <w:rsid w:val="00C509A3"/>
    <w:rsid w:val="00C5169C"/>
    <w:rsid w:val="00C52382"/>
    <w:rsid w:val="00C524AE"/>
    <w:rsid w:val="00C53EFF"/>
    <w:rsid w:val="00C5487A"/>
    <w:rsid w:val="00C55187"/>
    <w:rsid w:val="00C55AD9"/>
    <w:rsid w:val="00C5607B"/>
    <w:rsid w:val="00C566ED"/>
    <w:rsid w:val="00C57851"/>
    <w:rsid w:val="00C57D5D"/>
    <w:rsid w:val="00C57F6E"/>
    <w:rsid w:val="00C61A4C"/>
    <w:rsid w:val="00C63305"/>
    <w:rsid w:val="00C63720"/>
    <w:rsid w:val="00C65EC8"/>
    <w:rsid w:val="00C669E0"/>
    <w:rsid w:val="00C66A17"/>
    <w:rsid w:val="00C70480"/>
    <w:rsid w:val="00C7093D"/>
    <w:rsid w:val="00C716E2"/>
    <w:rsid w:val="00C71EE2"/>
    <w:rsid w:val="00C74C15"/>
    <w:rsid w:val="00C74E0F"/>
    <w:rsid w:val="00C765F1"/>
    <w:rsid w:val="00C76CEC"/>
    <w:rsid w:val="00C77DD3"/>
    <w:rsid w:val="00C837E9"/>
    <w:rsid w:val="00C84C2E"/>
    <w:rsid w:val="00C87227"/>
    <w:rsid w:val="00C873DF"/>
    <w:rsid w:val="00C87D90"/>
    <w:rsid w:val="00C90C9B"/>
    <w:rsid w:val="00C933C1"/>
    <w:rsid w:val="00C93B34"/>
    <w:rsid w:val="00C93FFC"/>
    <w:rsid w:val="00C9414B"/>
    <w:rsid w:val="00C946FD"/>
    <w:rsid w:val="00C95D9F"/>
    <w:rsid w:val="00C95FD6"/>
    <w:rsid w:val="00C96FB2"/>
    <w:rsid w:val="00C975E9"/>
    <w:rsid w:val="00CA1B34"/>
    <w:rsid w:val="00CA296E"/>
    <w:rsid w:val="00CA43FA"/>
    <w:rsid w:val="00CA4A3F"/>
    <w:rsid w:val="00CA6595"/>
    <w:rsid w:val="00CB078A"/>
    <w:rsid w:val="00CB0EA6"/>
    <w:rsid w:val="00CB22D5"/>
    <w:rsid w:val="00CB25FC"/>
    <w:rsid w:val="00CB33B6"/>
    <w:rsid w:val="00CB5B09"/>
    <w:rsid w:val="00CB77B7"/>
    <w:rsid w:val="00CB7DA9"/>
    <w:rsid w:val="00CC035B"/>
    <w:rsid w:val="00CC3263"/>
    <w:rsid w:val="00CC46B8"/>
    <w:rsid w:val="00CC5E5C"/>
    <w:rsid w:val="00CC5E8E"/>
    <w:rsid w:val="00CC65AA"/>
    <w:rsid w:val="00CC6910"/>
    <w:rsid w:val="00CD29BA"/>
    <w:rsid w:val="00CD3293"/>
    <w:rsid w:val="00CD3B90"/>
    <w:rsid w:val="00CD4FF4"/>
    <w:rsid w:val="00CE0CE4"/>
    <w:rsid w:val="00CE21B6"/>
    <w:rsid w:val="00CE24FC"/>
    <w:rsid w:val="00CE3EED"/>
    <w:rsid w:val="00CE5ED2"/>
    <w:rsid w:val="00CE6710"/>
    <w:rsid w:val="00CE76D6"/>
    <w:rsid w:val="00CE7E10"/>
    <w:rsid w:val="00CF039A"/>
    <w:rsid w:val="00CF21A3"/>
    <w:rsid w:val="00CF4BC5"/>
    <w:rsid w:val="00CF5687"/>
    <w:rsid w:val="00CF7DED"/>
    <w:rsid w:val="00D01DD5"/>
    <w:rsid w:val="00D03A49"/>
    <w:rsid w:val="00D040BA"/>
    <w:rsid w:val="00D0474E"/>
    <w:rsid w:val="00D05871"/>
    <w:rsid w:val="00D05C52"/>
    <w:rsid w:val="00D06232"/>
    <w:rsid w:val="00D06444"/>
    <w:rsid w:val="00D10022"/>
    <w:rsid w:val="00D136B1"/>
    <w:rsid w:val="00D14B9A"/>
    <w:rsid w:val="00D169E8"/>
    <w:rsid w:val="00D16CD6"/>
    <w:rsid w:val="00D17F8E"/>
    <w:rsid w:val="00D2287C"/>
    <w:rsid w:val="00D228DC"/>
    <w:rsid w:val="00D238E6"/>
    <w:rsid w:val="00D2461F"/>
    <w:rsid w:val="00D24969"/>
    <w:rsid w:val="00D2656D"/>
    <w:rsid w:val="00D27908"/>
    <w:rsid w:val="00D27DBE"/>
    <w:rsid w:val="00D27EF5"/>
    <w:rsid w:val="00D3173C"/>
    <w:rsid w:val="00D319FC"/>
    <w:rsid w:val="00D32C00"/>
    <w:rsid w:val="00D34789"/>
    <w:rsid w:val="00D3665C"/>
    <w:rsid w:val="00D372DE"/>
    <w:rsid w:val="00D378A2"/>
    <w:rsid w:val="00D37C2D"/>
    <w:rsid w:val="00D40E76"/>
    <w:rsid w:val="00D41B0F"/>
    <w:rsid w:val="00D427A7"/>
    <w:rsid w:val="00D43A64"/>
    <w:rsid w:val="00D44ADF"/>
    <w:rsid w:val="00D458ED"/>
    <w:rsid w:val="00D47731"/>
    <w:rsid w:val="00D5029B"/>
    <w:rsid w:val="00D519A2"/>
    <w:rsid w:val="00D51AE8"/>
    <w:rsid w:val="00D52E4B"/>
    <w:rsid w:val="00D54923"/>
    <w:rsid w:val="00D54BDB"/>
    <w:rsid w:val="00D55406"/>
    <w:rsid w:val="00D55B95"/>
    <w:rsid w:val="00D55C92"/>
    <w:rsid w:val="00D55D5E"/>
    <w:rsid w:val="00D55E1A"/>
    <w:rsid w:val="00D564DC"/>
    <w:rsid w:val="00D604E9"/>
    <w:rsid w:val="00D623DC"/>
    <w:rsid w:val="00D628D0"/>
    <w:rsid w:val="00D62C6E"/>
    <w:rsid w:val="00D63228"/>
    <w:rsid w:val="00D635F4"/>
    <w:rsid w:val="00D65114"/>
    <w:rsid w:val="00D65A8E"/>
    <w:rsid w:val="00D666CE"/>
    <w:rsid w:val="00D703F2"/>
    <w:rsid w:val="00D70757"/>
    <w:rsid w:val="00D711BB"/>
    <w:rsid w:val="00D7154F"/>
    <w:rsid w:val="00D72FB0"/>
    <w:rsid w:val="00D7389E"/>
    <w:rsid w:val="00D74D72"/>
    <w:rsid w:val="00D74EC4"/>
    <w:rsid w:val="00D752CD"/>
    <w:rsid w:val="00D774D4"/>
    <w:rsid w:val="00D77875"/>
    <w:rsid w:val="00D77F9D"/>
    <w:rsid w:val="00D81776"/>
    <w:rsid w:val="00D82ECA"/>
    <w:rsid w:val="00D835BA"/>
    <w:rsid w:val="00D84E40"/>
    <w:rsid w:val="00D92A4C"/>
    <w:rsid w:val="00D94005"/>
    <w:rsid w:val="00D9549F"/>
    <w:rsid w:val="00DA1064"/>
    <w:rsid w:val="00DA2077"/>
    <w:rsid w:val="00DA3B7F"/>
    <w:rsid w:val="00DA602F"/>
    <w:rsid w:val="00DA71CC"/>
    <w:rsid w:val="00DB04EA"/>
    <w:rsid w:val="00DB2A35"/>
    <w:rsid w:val="00DB5095"/>
    <w:rsid w:val="00DB67E8"/>
    <w:rsid w:val="00DB6FAB"/>
    <w:rsid w:val="00DC1302"/>
    <w:rsid w:val="00DC18A5"/>
    <w:rsid w:val="00DC21F9"/>
    <w:rsid w:val="00DC2E04"/>
    <w:rsid w:val="00DC3152"/>
    <w:rsid w:val="00DC3E2F"/>
    <w:rsid w:val="00DD0030"/>
    <w:rsid w:val="00DD0E02"/>
    <w:rsid w:val="00DD2FF1"/>
    <w:rsid w:val="00DD4F3C"/>
    <w:rsid w:val="00DD5826"/>
    <w:rsid w:val="00DD6670"/>
    <w:rsid w:val="00DD7B69"/>
    <w:rsid w:val="00DD7FED"/>
    <w:rsid w:val="00DE1C1E"/>
    <w:rsid w:val="00DE34D6"/>
    <w:rsid w:val="00DE39D9"/>
    <w:rsid w:val="00DE3A1D"/>
    <w:rsid w:val="00DE4FD1"/>
    <w:rsid w:val="00DE5B1A"/>
    <w:rsid w:val="00DE68C8"/>
    <w:rsid w:val="00DF12DE"/>
    <w:rsid w:val="00DF4293"/>
    <w:rsid w:val="00DF5217"/>
    <w:rsid w:val="00DF6669"/>
    <w:rsid w:val="00E0002C"/>
    <w:rsid w:val="00E000B3"/>
    <w:rsid w:val="00E00375"/>
    <w:rsid w:val="00E01886"/>
    <w:rsid w:val="00E02393"/>
    <w:rsid w:val="00E028EF"/>
    <w:rsid w:val="00E02C68"/>
    <w:rsid w:val="00E031D7"/>
    <w:rsid w:val="00E042B0"/>
    <w:rsid w:val="00E050F0"/>
    <w:rsid w:val="00E10E45"/>
    <w:rsid w:val="00E120CA"/>
    <w:rsid w:val="00E12933"/>
    <w:rsid w:val="00E155A1"/>
    <w:rsid w:val="00E157A7"/>
    <w:rsid w:val="00E174F6"/>
    <w:rsid w:val="00E2000B"/>
    <w:rsid w:val="00E2137D"/>
    <w:rsid w:val="00E257D4"/>
    <w:rsid w:val="00E26261"/>
    <w:rsid w:val="00E26371"/>
    <w:rsid w:val="00E27711"/>
    <w:rsid w:val="00E31EE5"/>
    <w:rsid w:val="00E31EFB"/>
    <w:rsid w:val="00E32585"/>
    <w:rsid w:val="00E32790"/>
    <w:rsid w:val="00E3321C"/>
    <w:rsid w:val="00E3481B"/>
    <w:rsid w:val="00E34956"/>
    <w:rsid w:val="00E35A5C"/>
    <w:rsid w:val="00E37F16"/>
    <w:rsid w:val="00E407CC"/>
    <w:rsid w:val="00E442AE"/>
    <w:rsid w:val="00E44309"/>
    <w:rsid w:val="00E4543D"/>
    <w:rsid w:val="00E46A6B"/>
    <w:rsid w:val="00E50084"/>
    <w:rsid w:val="00E50271"/>
    <w:rsid w:val="00E5150A"/>
    <w:rsid w:val="00E519D7"/>
    <w:rsid w:val="00E54794"/>
    <w:rsid w:val="00E54932"/>
    <w:rsid w:val="00E54C4E"/>
    <w:rsid w:val="00E55291"/>
    <w:rsid w:val="00E56600"/>
    <w:rsid w:val="00E574DB"/>
    <w:rsid w:val="00E57688"/>
    <w:rsid w:val="00E615D6"/>
    <w:rsid w:val="00E61BE8"/>
    <w:rsid w:val="00E6249B"/>
    <w:rsid w:val="00E6372A"/>
    <w:rsid w:val="00E63CA5"/>
    <w:rsid w:val="00E63D76"/>
    <w:rsid w:val="00E656B1"/>
    <w:rsid w:val="00E65BD8"/>
    <w:rsid w:val="00E65C79"/>
    <w:rsid w:val="00E67C33"/>
    <w:rsid w:val="00E70B56"/>
    <w:rsid w:val="00E70FC4"/>
    <w:rsid w:val="00E725F4"/>
    <w:rsid w:val="00E740CD"/>
    <w:rsid w:val="00E74772"/>
    <w:rsid w:val="00E757AD"/>
    <w:rsid w:val="00E763DD"/>
    <w:rsid w:val="00E7751E"/>
    <w:rsid w:val="00E77A88"/>
    <w:rsid w:val="00E77DE2"/>
    <w:rsid w:val="00E8057C"/>
    <w:rsid w:val="00E8074C"/>
    <w:rsid w:val="00E80F4E"/>
    <w:rsid w:val="00E81255"/>
    <w:rsid w:val="00E816D3"/>
    <w:rsid w:val="00E8223D"/>
    <w:rsid w:val="00E84992"/>
    <w:rsid w:val="00E84C55"/>
    <w:rsid w:val="00E85897"/>
    <w:rsid w:val="00E85D4B"/>
    <w:rsid w:val="00E85EB5"/>
    <w:rsid w:val="00E8656B"/>
    <w:rsid w:val="00E866BB"/>
    <w:rsid w:val="00E867C9"/>
    <w:rsid w:val="00E86AFC"/>
    <w:rsid w:val="00E871B8"/>
    <w:rsid w:val="00E87A3A"/>
    <w:rsid w:val="00E87BFF"/>
    <w:rsid w:val="00E92087"/>
    <w:rsid w:val="00E921FB"/>
    <w:rsid w:val="00E92313"/>
    <w:rsid w:val="00E92A0D"/>
    <w:rsid w:val="00E9349E"/>
    <w:rsid w:val="00E93B4D"/>
    <w:rsid w:val="00E9559E"/>
    <w:rsid w:val="00E95C29"/>
    <w:rsid w:val="00E95F99"/>
    <w:rsid w:val="00E9745D"/>
    <w:rsid w:val="00E979FB"/>
    <w:rsid w:val="00EA1A39"/>
    <w:rsid w:val="00EA2CF1"/>
    <w:rsid w:val="00EA36F6"/>
    <w:rsid w:val="00EA4C32"/>
    <w:rsid w:val="00EA5B25"/>
    <w:rsid w:val="00EA5F18"/>
    <w:rsid w:val="00EA7F72"/>
    <w:rsid w:val="00EA7FB7"/>
    <w:rsid w:val="00EB14C2"/>
    <w:rsid w:val="00EB615A"/>
    <w:rsid w:val="00EB61B1"/>
    <w:rsid w:val="00EC0D5D"/>
    <w:rsid w:val="00EC1655"/>
    <w:rsid w:val="00EC37B5"/>
    <w:rsid w:val="00EC47E4"/>
    <w:rsid w:val="00EC4A2A"/>
    <w:rsid w:val="00ED087D"/>
    <w:rsid w:val="00ED303A"/>
    <w:rsid w:val="00ED362B"/>
    <w:rsid w:val="00ED3BE5"/>
    <w:rsid w:val="00ED58F5"/>
    <w:rsid w:val="00ED7277"/>
    <w:rsid w:val="00EE088B"/>
    <w:rsid w:val="00EE10E3"/>
    <w:rsid w:val="00EE2453"/>
    <w:rsid w:val="00EE275B"/>
    <w:rsid w:val="00EE29F3"/>
    <w:rsid w:val="00EE2A74"/>
    <w:rsid w:val="00EE3628"/>
    <w:rsid w:val="00EE3DFD"/>
    <w:rsid w:val="00EE4880"/>
    <w:rsid w:val="00EE4F06"/>
    <w:rsid w:val="00EE554C"/>
    <w:rsid w:val="00EE61E8"/>
    <w:rsid w:val="00EE6234"/>
    <w:rsid w:val="00EF0512"/>
    <w:rsid w:val="00EF1D6D"/>
    <w:rsid w:val="00EF1F00"/>
    <w:rsid w:val="00EF2AC8"/>
    <w:rsid w:val="00EF33B1"/>
    <w:rsid w:val="00EF39E7"/>
    <w:rsid w:val="00EF4C64"/>
    <w:rsid w:val="00EF56BA"/>
    <w:rsid w:val="00EF6EA6"/>
    <w:rsid w:val="00EF73E9"/>
    <w:rsid w:val="00EF75F3"/>
    <w:rsid w:val="00EF77ED"/>
    <w:rsid w:val="00F00EBD"/>
    <w:rsid w:val="00F011BB"/>
    <w:rsid w:val="00F01D9F"/>
    <w:rsid w:val="00F02697"/>
    <w:rsid w:val="00F02D25"/>
    <w:rsid w:val="00F04A27"/>
    <w:rsid w:val="00F07768"/>
    <w:rsid w:val="00F07BB6"/>
    <w:rsid w:val="00F12518"/>
    <w:rsid w:val="00F129B8"/>
    <w:rsid w:val="00F129ED"/>
    <w:rsid w:val="00F130D2"/>
    <w:rsid w:val="00F138B8"/>
    <w:rsid w:val="00F14197"/>
    <w:rsid w:val="00F14A2D"/>
    <w:rsid w:val="00F15277"/>
    <w:rsid w:val="00F158EF"/>
    <w:rsid w:val="00F1606C"/>
    <w:rsid w:val="00F17095"/>
    <w:rsid w:val="00F174D8"/>
    <w:rsid w:val="00F1754F"/>
    <w:rsid w:val="00F214B8"/>
    <w:rsid w:val="00F219C9"/>
    <w:rsid w:val="00F23BC5"/>
    <w:rsid w:val="00F2491E"/>
    <w:rsid w:val="00F255DF"/>
    <w:rsid w:val="00F25AF1"/>
    <w:rsid w:val="00F267F3"/>
    <w:rsid w:val="00F268DE"/>
    <w:rsid w:val="00F273A8"/>
    <w:rsid w:val="00F27637"/>
    <w:rsid w:val="00F30169"/>
    <w:rsid w:val="00F30F7C"/>
    <w:rsid w:val="00F31BFE"/>
    <w:rsid w:val="00F31D7B"/>
    <w:rsid w:val="00F3361C"/>
    <w:rsid w:val="00F33E4A"/>
    <w:rsid w:val="00F34567"/>
    <w:rsid w:val="00F34A27"/>
    <w:rsid w:val="00F41021"/>
    <w:rsid w:val="00F412FB"/>
    <w:rsid w:val="00F42358"/>
    <w:rsid w:val="00F42B80"/>
    <w:rsid w:val="00F42D65"/>
    <w:rsid w:val="00F454AA"/>
    <w:rsid w:val="00F46E38"/>
    <w:rsid w:val="00F51882"/>
    <w:rsid w:val="00F52390"/>
    <w:rsid w:val="00F52E11"/>
    <w:rsid w:val="00F5340D"/>
    <w:rsid w:val="00F53530"/>
    <w:rsid w:val="00F53CCE"/>
    <w:rsid w:val="00F545AB"/>
    <w:rsid w:val="00F5477B"/>
    <w:rsid w:val="00F548C8"/>
    <w:rsid w:val="00F56E3F"/>
    <w:rsid w:val="00F62FBD"/>
    <w:rsid w:val="00F63086"/>
    <w:rsid w:val="00F65519"/>
    <w:rsid w:val="00F65BA6"/>
    <w:rsid w:val="00F66152"/>
    <w:rsid w:val="00F667E0"/>
    <w:rsid w:val="00F676ED"/>
    <w:rsid w:val="00F677BB"/>
    <w:rsid w:val="00F706DE"/>
    <w:rsid w:val="00F706E9"/>
    <w:rsid w:val="00F714AB"/>
    <w:rsid w:val="00F719E4"/>
    <w:rsid w:val="00F7215E"/>
    <w:rsid w:val="00F733AD"/>
    <w:rsid w:val="00F7401F"/>
    <w:rsid w:val="00F74E7C"/>
    <w:rsid w:val="00F755EC"/>
    <w:rsid w:val="00F76A99"/>
    <w:rsid w:val="00F8075B"/>
    <w:rsid w:val="00F81C2D"/>
    <w:rsid w:val="00F82EB7"/>
    <w:rsid w:val="00F82FD8"/>
    <w:rsid w:val="00F83574"/>
    <w:rsid w:val="00F83F2E"/>
    <w:rsid w:val="00F845E3"/>
    <w:rsid w:val="00F8573A"/>
    <w:rsid w:val="00F858EB"/>
    <w:rsid w:val="00F85A0C"/>
    <w:rsid w:val="00F8707E"/>
    <w:rsid w:val="00F87BF5"/>
    <w:rsid w:val="00F9315B"/>
    <w:rsid w:val="00F931FE"/>
    <w:rsid w:val="00F93C3D"/>
    <w:rsid w:val="00F9426D"/>
    <w:rsid w:val="00F95BCF"/>
    <w:rsid w:val="00F96BED"/>
    <w:rsid w:val="00FA0420"/>
    <w:rsid w:val="00FA080A"/>
    <w:rsid w:val="00FA17C8"/>
    <w:rsid w:val="00FA1FEA"/>
    <w:rsid w:val="00FA257B"/>
    <w:rsid w:val="00FA3869"/>
    <w:rsid w:val="00FA38A1"/>
    <w:rsid w:val="00FA394B"/>
    <w:rsid w:val="00FA45F3"/>
    <w:rsid w:val="00FA567E"/>
    <w:rsid w:val="00FA6260"/>
    <w:rsid w:val="00FA79DF"/>
    <w:rsid w:val="00FB1AFF"/>
    <w:rsid w:val="00FB47B8"/>
    <w:rsid w:val="00FB4A36"/>
    <w:rsid w:val="00FB5409"/>
    <w:rsid w:val="00FB639D"/>
    <w:rsid w:val="00FC006E"/>
    <w:rsid w:val="00FC0478"/>
    <w:rsid w:val="00FC0C17"/>
    <w:rsid w:val="00FC1224"/>
    <w:rsid w:val="00FC211F"/>
    <w:rsid w:val="00FC2A67"/>
    <w:rsid w:val="00FC3DCC"/>
    <w:rsid w:val="00FC4F3E"/>
    <w:rsid w:val="00FC5C57"/>
    <w:rsid w:val="00FD07D7"/>
    <w:rsid w:val="00FD2D82"/>
    <w:rsid w:val="00FD32B7"/>
    <w:rsid w:val="00FD3347"/>
    <w:rsid w:val="00FD4A34"/>
    <w:rsid w:val="00FD5077"/>
    <w:rsid w:val="00FD5993"/>
    <w:rsid w:val="00FD5DB2"/>
    <w:rsid w:val="00FD6F43"/>
    <w:rsid w:val="00FD7218"/>
    <w:rsid w:val="00FD775F"/>
    <w:rsid w:val="00FE04C9"/>
    <w:rsid w:val="00FE0E9A"/>
    <w:rsid w:val="00FE1049"/>
    <w:rsid w:val="00FE4347"/>
    <w:rsid w:val="00FE5104"/>
    <w:rsid w:val="00FE7475"/>
    <w:rsid w:val="00FF0644"/>
    <w:rsid w:val="00FF07DD"/>
    <w:rsid w:val="00FF1BF2"/>
    <w:rsid w:val="00FF2434"/>
    <w:rsid w:val="00FF243B"/>
    <w:rsid w:val="00FF3AC1"/>
    <w:rsid w:val="00FF3CC0"/>
    <w:rsid w:val="00FF4737"/>
    <w:rsid w:val="00FF4B50"/>
    <w:rsid w:val="00FF4E86"/>
    <w:rsid w:val="00FF5BF3"/>
    <w:rsid w:val="00FF68B0"/>
    <w:rsid w:val="00FF72CA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6,#ff9"/>
    </o:shapedefaults>
    <o:shapelayout v:ext="edit">
      <o:idmap v:ext="edit" data="1"/>
    </o:shapelayout>
  </w:shapeDefaults>
  <w:decimalSymbol w:val="."/>
  <w:listSeparator w:val=","/>
  <w14:docId w14:val="21B28BC0"/>
  <w15:docId w15:val="{3D796D65-77DA-4B8F-8C61-1F46B244A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14A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31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16349"/>
    <w:pPr>
      <w:keepNext/>
      <w:outlineLvl w:val="1"/>
    </w:pPr>
    <w:rPr>
      <w:rFonts w:ascii="Cordia New" w:eastAsia="Cordia New" w:hAnsi="Cordi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1731A"/>
    <w:pPr>
      <w:ind w:left="720"/>
      <w:contextualSpacing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B6AAA"/>
    <w:pPr>
      <w:ind w:firstLine="1560"/>
    </w:pPr>
    <w:rPr>
      <w:rFonts w:ascii="Cordia New" w:eastAsia="Cordia New" w:hAnsi="Cordia New" w:cs="Cordia New"/>
      <w:sz w:val="36"/>
      <w:szCs w:val="36"/>
    </w:rPr>
  </w:style>
  <w:style w:type="character" w:customStyle="1" w:styleId="BodyTextIndentChar">
    <w:name w:val="Body Text Indent Char"/>
    <w:link w:val="BodyTextIndent"/>
    <w:rsid w:val="007B6AAA"/>
    <w:rPr>
      <w:rFonts w:ascii="Cordia New" w:eastAsia="Cordia New" w:hAnsi="Cordi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25F9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25F94"/>
    <w:rPr>
      <w:rFonts w:ascii="Times New Roman" w:eastAsia="Times New Roman" w:hAnsi="Times New Roman" w:cs="Angsana New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25F9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25F94"/>
    <w:rPr>
      <w:rFonts w:ascii="Times New Roman" w:eastAsia="Times New Roman" w:hAnsi="Times New Roman" w:cs="Angsana New"/>
      <w:sz w:val="24"/>
      <w:szCs w:val="28"/>
    </w:rPr>
  </w:style>
  <w:style w:type="paragraph" w:customStyle="1" w:styleId="ListParagraph1">
    <w:name w:val="List Paragraph1"/>
    <w:basedOn w:val="Normal"/>
    <w:qFormat/>
    <w:rsid w:val="0058244D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9261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190EE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90EEB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BalloonText">
    <w:name w:val="Balloon Text"/>
    <w:basedOn w:val="Normal"/>
    <w:link w:val="BalloonTextChar"/>
    <w:uiPriority w:val="99"/>
    <w:unhideWhenUsed/>
    <w:rsid w:val="00190EEB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190EEB"/>
    <w:rPr>
      <w:rFonts w:ascii="Tahoma" w:hAnsi="Tahoma" w:cs="Angsana New"/>
      <w:sz w:val="16"/>
    </w:rPr>
  </w:style>
  <w:style w:type="paragraph" w:customStyle="1" w:styleId="1">
    <w:name w:val="รายการย่อหน้า1"/>
    <w:basedOn w:val="Normal"/>
    <w:qFormat/>
    <w:rsid w:val="00190EEB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customStyle="1" w:styleId="oa1">
    <w:name w:val="oa1"/>
    <w:basedOn w:val="Normal"/>
    <w:rsid w:val="00190EEB"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2">
    <w:name w:val="oa2"/>
    <w:basedOn w:val="Normal"/>
    <w:rsid w:val="00190EEB"/>
    <w:pP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3">
    <w:name w:val="oa3"/>
    <w:basedOn w:val="Normal"/>
    <w:rsid w:val="00190EE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4">
    <w:name w:val="oa4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5">
    <w:name w:val="oa5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6">
    <w:name w:val="oa6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8"/>
    </w:rPr>
  </w:style>
  <w:style w:type="paragraph" w:customStyle="1" w:styleId="oa7">
    <w:name w:val="oa7"/>
    <w:basedOn w:val="Normal"/>
    <w:rsid w:val="00190EEB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8">
    <w:name w:val="oa8"/>
    <w:basedOn w:val="Normal"/>
    <w:rsid w:val="00190EEB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9">
    <w:name w:val="oa9"/>
    <w:basedOn w:val="Normal"/>
    <w:rsid w:val="00190EEB"/>
    <w:pP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10">
    <w:name w:val="oa10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11">
    <w:name w:val="oa11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8"/>
    </w:rPr>
  </w:style>
  <w:style w:type="paragraph" w:customStyle="1" w:styleId="oa12">
    <w:name w:val="oa12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character" w:styleId="PageNumber">
    <w:name w:val="page number"/>
    <w:basedOn w:val="DefaultParagraphFont"/>
    <w:rsid w:val="00190EEB"/>
  </w:style>
  <w:style w:type="paragraph" w:customStyle="1" w:styleId="10">
    <w:name w:val="ไม่มีการเว้นระยะห่าง1"/>
    <w:qFormat/>
    <w:rsid w:val="00190EEB"/>
    <w:rPr>
      <w:sz w:val="22"/>
      <w:szCs w:val="28"/>
    </w:rPr>
  </w:style>
  <w:style w:type="character" w:customStyle="1" w:styleId="Heading2Char">
    <w:name w:val="Heading 2 Char"/>
    <w:link w:val="Heading2"/>
    <w:rsid w:val="00016349"/>
    <w:rPr>
      <w:rFonts w:ascii="Cordia New" w:eastAsia="Cordia New" w:hAnsi="Cordia New" w:cs="Angsana New"/>
      <w:b/>
      <w:bCs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5C277D"/>
    <w:rPr>
      <w:sz w:val="22"/>
      <w:szCs w:val="28"/>
    </w:rPr>
  </w:style>
  <w:style w:type="character" w:styleId="Strong">
    <w:name w:val="Strong"/>
    <w:qFormat/>
    <w:rsid w:val="001647DE"/>
    <w:rPr>
      <w:b/>
      <w:bCs/>
    </w:rPr>
  </w:style>
  <w:style w:type="character" w:customStyle="1" w:styleId="apple-converted-space">
    <w:name w:val="apple-converted-space"/>
    <w:basedOn w:val="DefaultParagraphFont"/>
    <w:rsid w:val="005F35BB"/>
  </w:style>
  <w:style w:type="character" w:customStyle="1" w:styleId="ListParagraphChar">
    <w:name w:val="List Paragraph Char"/>
    <w:link w:val="ListParagraph"/>
    <w:uiPriority w:val="34"/>
    <w:rsid w:val="00936526"/>
    <w:rPr>
      <w:rFonts w:ascii="Times New Roman" w:eastAsia="Times New Roman" w:hAnsi="Times New Roman"/>
      <w:sz w:val="24"/>
      <w:szCs w:val="28"/>
    </w:rPr>
  </w:style>
  <w:style w:type="character" w:customStyle="1" w:styleId="Heading1Char">
    <w:name w:val="Heading 1 Char"/>
    <w:link w:val="Heading1"/>
    <w:uiPriority w:val="9"/>
    <w:rsid w:val="00E031D7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nowrap">
    <w:name w:val="nowrap"/>
    <w:basedOn w:val="DefaultParagraphFont"/>
    <w:rsid w:val="00E03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2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2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16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07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63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13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64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7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&#3649;&#3609;&#3623;&#3607;&#3634;&#3591;\&#3649;&#3609;&#3623;&#3607;&#3634;&#3591;%20&#3626;&#3626;&#359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FD5E5-1BD1-4FC1-9CF3-BF369D464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แนวทาง สสช</Template>
  <TotalTime>31</TotalTime>
  <Pages>3</Pages>
  <Words>826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5524</CharactersWithSpaces>
  <SharedDoc>false</SharedDoc>
  <HLinks>
    <vt:vector size="18" baseType="variant">
      <vt:variant>
        <vt:i4>6291569</vt:i4>
      </vt:variant>
      <vt:variant>
        <vt:i4>6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  <vt:variant>
        <vt:i4>6291569</vt:i4>
      </vt:variant>
      <vt:variant>
        <vt:i4>3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  <vt:variant>
        <vt:i4>6291569</vt:i4>
      </vt:variant>
      <vt:variant>
        <vt:i4>0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18</cp:revision>
  <cp:lastPrinted>2019-10-29T04:01:00Z</cp:lastPrinted>
  <dcterms:created xsi:type="dcterms:W3CDTF">2019-11-20T04:55:00Z</dcterms:created>
  <dcterms:modified xsi:type="dcterms:W3CDTF">2019-12-03T08:52:00Z</dcterms:modified>
</cp:coreProperties>
</file>